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CC5CF" w14:textId="77777777" w:rsidR="008302A5" w:rsidRPr="008302A5" w:rsidRDefault="00CB487D" w:rsidP="008302A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 xml:space="preserve"> </w:t>
      </w:r>
    </w:p>
    <w:p w14:paraId="6CFD6D90" w14:textId="77777777"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14:paraId="51612592" w14:textId="77777777" w:rsidR="004034CC" w:rsidRDefault="004034CC" w:rsidP="004034CC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РАСЧЕТ ВАЛОВЫХ ВЫБРОСОВ</w:t>
      </w:r>
    </w:p>
    <w:p w14:paraId="16EB4069" w14:textId="77777777" w:rsidR="004034CC" w:rsidRDefault="004034CC" w:rsidP="004034CC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на </w:t>
      </w:r>
      <w:r w:rsidR="00CC49A4">
        <w:rPr>
          <w:b/>
          <w:color w:val="000000"/>
          <w:sz w:val="28"/>
        </w:rPr>
        <w:t xml:space="preserve">период с 01 мая </w:t>
      </w:r>
      <w:r w:rsidR="00EB2497">
        <w:rPr>
          <w:b/>
          <w:color w:val="000000"/>
          <w:sz w:val="28"/>
        </w:rPr>
        <w:t>2025</w:t>
      </w:r>
      <w:r w:rsidR="00CC49A4">
        <w:rPr>
          <w:b/>
          <w:color w:val="000000"/>
          <w:sz w:val="28"/>
        </w:rPr>
        <w:t xml:space="preserve"> </w:t>
      </w:r>
      <w:r w:rsidR="001A3E7A">
        <w:rPr>
          <w:b/>
          <w:color w:val="000000"/>
          <w:sz w:val="28"/>
        </w:rPr>
        <w:t>г</w:t>
      </w:r>
      <w:r w:rsidR="00ED10E0">
        <w:rPr>
          <w:b/>
          <w:color w:val="000000"/>
          <w:sz w:val="28"/>
        </w:rPr>
        <w:t>од</w:t>
      </w:r>
      <w:r w:rsidR="00CC49A4">
        <w:rPr>
          <w:b/>
          <w:color w:val="000000"/>
          <w:sz w:val="28"/>
        </w:rPr>
        <w:t>а по 31 декабря 2025 года</w:t>
      </w:r>
    </w:p>
    <w:p w14:paraId="5A12C4F9" w14:textId="77777777" w:rsidR="00ED10E0" w:rsidRDefault="00ED10E0" w:rsidP="004034CC">
      <w:pPr>
        <w:jc w:val="center"/>
        <w:rPr>
          <w:b/>
          <w:color w:val="000000"/>
          <w:sz w:val="28"/>
        </w:rPr>
      </w:pPr>
    </w:p>
    <w:p w14:paraId="1D1B7394" w14:textId="77777777" w:rsidR="004034CC" w:rsidRPr="00ED10E0" w:rsidRDefault="00ED10E0" w:rsidP="004034CC">
      <w:pPr>
        <w:rPr>
          <w:rFonts w:ascii="Courier New" w:hAnsi="Courier New" w:cs="Courier New"/>
          <w:b/>
          <w:color w:val="000000"/>
          <w:sz w:val="22"/>
        </w:rPr>
      </w:pPr>
      <w:r w:rsidRPr="00ED10E0">
        <w:rPr>
          <w:rFonts w:ascii="Courier New" w:hAnsi="Courier New" w:cs="Courier New"/>
          <w:b/>
          <w:color w:val="000000"/>
          <w:sz w:val="22"/>
        </w:rPr>
        <w:t>1. Площадка скважин</w:t>
      </w:r>
      <w:r w:rsidR="008D2549">
        <w:rPr>
          <w:rFonts w:ascii="Courier New" w:hAnsi="Courier New" w:cs="Courier New"/>
          <w:b/>
          <w:color w:val="000000"/>
          <w:sz w:val="22"/>
        </w:rPr>
        <w:t xml:space="preserve"> </w:t>
      </w:r>
    </w:p>
    <w:p w14:paraId="412DB68E" w14:textId="77777777"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14:paraId="11C12B7F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6111,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3AAE6CAC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6111 01, Скважина №200-АВ</w:t>
      </w:r>
    </w:p>
    <w:p w14:paraId="508BCB8A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E0C4ACC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589E2988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46AC33CD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574C20CE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E9356CE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</w:p>
    <w:p w14:paraId="1575D9C1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652F8E70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C7849E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5DB846B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017D90A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49233D0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67E8C74D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6832BC2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7D68DC36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AD4FEBA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83CE9D5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73E3560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73697ACD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3099065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7994A818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570189EB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114D71B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478D25BD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0CED921D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110B1CD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725DD6FE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150DB048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4930841C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65490AB9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E2D524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6BB9EC97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56B660A7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2DA6D3FD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41F6B45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74633884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D7C02F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398962B7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669CE2CA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2BB55732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6DEDDA5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0EEA03E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2A432D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303E78D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67AE5559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260D2C99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274A752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3043E86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38379BAC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485BF0AC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0A2CD280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74942E12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73B863DE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03DC3B41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32D9ECF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6D650DC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58CE9F2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9BB7701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77D115C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2B3EAC19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1E5D0557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71A28E4E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043A2CEB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46D9DA1C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2E913A7E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147DB0D8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4F6035E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CEC1021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673399CD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41A0492E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3D243F4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329C7144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6B21BD0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69E1D9CB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186D3BC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19B24E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27E2683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33C4BA5B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1D2E0DA0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ACD816E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08EB055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3B37E2A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69FEB53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6B7A3686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4A8A9A15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4245E495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0E5EF083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6B3D96E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34D2D01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16850634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084BAD32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5A400265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64A8D579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3C127BAB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2C1F1A8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40487000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5FD7F20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CE1591" w14:paraId="397812AC" w14:textId="77777777" w:rsidTr="00CE159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C145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59BD5B51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17CE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514F0A75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156D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21AFD828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3D09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27A67F8D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CE1591" w14:paraId="49CBD00A" w14:textId="77777777" w:rsidTr="00CE159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3124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180E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B317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69AC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CE1591" w14:paraId="7673F676" w14:textId="77777777" w:rsidTr="00CE159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E055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Фланцевые соединения (легкие углеводороды,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E869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BB37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1A3A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59C31370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</w:p>
    <w:p w14:paraId="2BCD9238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</w:p>
    <w:p w14:paraId="086F42B7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CE1591" w14:paraId="3F301838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2E30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BAC1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7DB8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BC34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E1591" w14:paraId="3624E1F9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E374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9B14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21B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6FD4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CE1591" w14:paraId="28574896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CBA6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7002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1E5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8543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CE1591" w14:paraId="53DFA95C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75E3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65AD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5A05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1FD2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CE1591" w14:paraId="4E2B9109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1BE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AF43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83FF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7B6B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CE1591" w14:paraId="6ECF2856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E5F3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99C2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7254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EBF6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CE1591" w14:paraId="0513AF6F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61A2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3708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3B5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5A45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5F3DE8CC" w14:textId="77777777" w:rsidR="00412082" w:rsidRDefault="00412082" w:rsidP="00412082">
      <w:pPr>
        <w:rPr>
          <w:color w:val="000000"/>
          <w:sz w:val="22"/>
        </w:rPr>
      </w:pPr>
    </w:p>
    <w:p w14:paraId="6518D224" w14:textId="77777777" w:rsidR="00412082" w:rsidRDefault="00412082" w:rsidP="00ED10E0">
      <w:pPr>
        <w:rPr>
          <w:rFonts w:ascii="Courier New" w:hAnsi="Courier New" w:cs="Courier New"/>
          <w:color w:val="000000"/>
          <w:sz w:val="22"/>
        </w:rPr>
      </w:pPr>
    </w:p>
    <w:p w14:paraId="0442AED6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6112,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0D39EF9C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6112 01, Скважина №205-АВ</w:t>
      </w:r>
    </w:p>
    <w:p w14:paraId="02A9D911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8F906CA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14865445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005BA03B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561E9DA5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6F92B535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</w:p>
    <w:p w14:paraId="6A3E9A8D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7EBC0D6D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0F5C189E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5B292F5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560A744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6A1A8BF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1777B4C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6660204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10C2E451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1FBDA476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95AFCB6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429DB4A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372818AD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18476C8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071C56E9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653EDB85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77863F8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209FF517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338A3E9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598FC20E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7B146A73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5944B609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C0865A4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29300D69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37F3DE7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337688B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65674DA9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471B384B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A4B5E4C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386D8DA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5DDF5BC9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5CD1295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5F2C3AC9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ED809BC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0FA4D8A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1D7D4B4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6ABC9EDB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61271D4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349AE331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50AA3B2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436B5C8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71E8BCD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08A1F98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48ED522E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53768EC5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064FF02A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43BD3182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4C210F2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2B505870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445D9CC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56543AD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7861F496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60F11E51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1D250523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3042BEEC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BA327D9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0D3C6795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615E77F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002E6CAC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100BBFB4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2DC61F3B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4A8DD2E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7D39E2FB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30C5BD02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2CF0B917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29F96626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5FD07B85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5C1F949A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4294B861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5E72324F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5E00EF11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64E04E5E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0C2B5B45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65927DA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555AC277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5E33B34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496309E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77802F8B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0BACEA06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39AABD8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5FBF31C4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4E5242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25A931AE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66E3B28E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4845E354" w14:textId="77777777" w:rsidR="00CE1591" w:rsidRDefault="00CE1591" w:rsidP="00CE159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C2EDD04" w14:textId="77777777" w:rsidR="00CE1591" w:rsidRDefault="00CE1591" w:rsidP="00CE1591">
      <w:pPr>
        <w:rPr>
          <w:b/>
          <w:i/>
          <w:color w:val="000000"/>
          <w:u w:val="single"/>
        </w:rPr>
      </w:pPr>
    </w:p>
    <w:p w14:paraId="6CE1B193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29664D6A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54B49C78" w14:textId="77777777" w:rsidR="00CE1591" w:rsidRDefault="00CE1591" w:rsidP="00CE159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2FE393F1" w14:textId="77777777" w:rsidR="00CE1591" w:rsidRDefault="00CE1591" w:rsidP="00CE1591">
      <w:pPr>
        <w:rPr>
          <w:rFonts w:ascii="Arial" w:hAnsi="Arial" w:cs="Arial"/>
          <w:b/>
          <w:color w:val="000000"/>
        </w:rPr>
      </w:pPr>
    </w:p>
    <w:p w14:paraId="48AF510D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CE1591" w14:paraId="00E37641" w14:textId="77777777" w:rsidTr="00CE159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4B06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13DBDCDB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F75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4924DAA8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4250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672DC463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F52F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1B720982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CE1591" w14:paraId="4E0D139E" w14:textId="77777777" w:rsidTr="00CE159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4DAB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Запорно-регулирующая арматура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597C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D083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0761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CE1591" w14:paraId="33E6DD85" w14:textId="77777777" w:rsidTr="00CE159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6625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79CC" w14:textId="77777777" w:rsidR="00CE1591" w:rsidRDefault="00CE1591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7794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4F8" w14:textId="77777777" w:rsidR="00CE1591" w:rsidRDefault="00CE159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3ACCFF79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</w:p>
    <w:p w14:paraId="65719BB9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</w:p>
    <w:p w14:paraId="526FEF15" w14:textId="77777777" w:rsidR="00CE1591" w:rsidRDefault="00CE1591" w:rsidP="00CE159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CE1591" w14:paraId="3E9A924C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E188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DD46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891D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10B3" w14:textId="77777777" w:rsidR="00CE1591" w:rsidRDefault="00CE159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E1591" w14:paraId="653755C5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3D55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C9E9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B5ED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2D79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CE1591" w14:paraId="4FB4B726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461A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1DA1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639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8D0A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CE1591" w14:paraId="03D09CC9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0E6F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AC2A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A0F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D9E9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CE1591" w14:paraId="44530693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7607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CE6C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E405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650A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CE1591" w14:paraId="3C65EBE4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1C5B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9891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AD6C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CB4B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CE1591" w14:paraId="76103D04" w14:textId="77777777" w:rsidTr="00CE159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5608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4054" w14:textId="77777777" w:rsidR="00CE1591" w:rsidRDefault="00CE159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C509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C11C" w14:textId="77777777" w:rsidR="00CE1591" w:rsidRDefault="00CE159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6801A73B" w14:textId="77777777" w:rsidR="00412082" w:rsidRDefault="00412082" w:rsidP="00412082">
      <w:pPr>
        <w:rPr>
          <w:color w:val="000000"/>
          <w:sz w:val="22"/>
        </w:rPr>
      </w:pPr>
    </w:p>
    <w:p w14:paraId="2279681D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6202,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269BE6AB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6202 01, Скважина №206-АВ</w:t>
      </w:r>
    </w:p>
    <w:p w14:paraId="45ED088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16E390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6C8DBA2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142B150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53D2837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4E0B12F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9E4B08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755425F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3841848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4485ABA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5717B8A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4413D05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472C3BC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06FDEE2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56A7069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0B5C62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880599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EFA5E0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55F73B9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08B6F1E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6D6A9B5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DD5EE1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031C871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877F5F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2D23F8C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580C82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72F5558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8DF47D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8D4635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6F4D99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A4BC0B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072DA81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7D96523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ADE173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52CD0F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359CB4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46D949E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18F5D3B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29C85D1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6A8F38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1A92912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3D65CB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51B03F2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7174D25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29B5BBB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BEEC47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51F45F3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6F604E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472784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521FDAE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2B1EF0D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D0974A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4ECC94F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197AA17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109129C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2BFB643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66409E6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80971A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7D5A72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11F8DF9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3A5B14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68F482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1CF41E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172016E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451C84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7210120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D90494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357B4D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6C218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3F3FBD6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0B53103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0CA0B22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BDEEB7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1FC0CA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D7DFCA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2553071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7D43B51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298785A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F2038F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235D33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5F3BD8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72BA4C1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7004FD3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0A732D7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FA47CF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45AA27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417729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1293F00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506B5EC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4220FC1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67511B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5434AAB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386DCA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67CC54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24E3DD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54B153D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1EA4B6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1E684FCB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8DC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20FDADF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7A3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43451F0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B00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0DA1DDE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B25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75CB96E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78110BD6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E39B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8860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A744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8DC2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6978C135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1212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03CC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8FC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2727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5898F76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7F57180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B40E16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0939430F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6D8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F17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2E0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A24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7E5BA3E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5D2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998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DEE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393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6164188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C9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F7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3CF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ACA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72E4AD7C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D46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F89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A6E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EBB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2B0406E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5E5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FA6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8C2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61C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1541BAF1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757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EEA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851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7A7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2138619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A5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643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7D0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B3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0B057557" w14:textId="77777777" w:rsidR="00412082" w:rsidRDefault="00412082" w:rsidP="00412082">
      <w:pPr>
        <w:rPr>
          <w:color w:val="000000"/>
          <w:sz w:val="22"/>
        </w:rPr>
      </w:pPr>
    </w:p>
    <w:p w14:paraId="6B735203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6201,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421E1AE6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6201 01, Скважина №208-АВ</w:t>
      </w:r>
    </w:p>
    <w:p w14:paraId="17FAD34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C882FF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5FA438F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3A2B5F8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2CFDD16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20566DA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2EBA4DD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3C49936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DA82C1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67B009C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677403B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68BF56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F778F7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78C733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0D117CF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2F3FA5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4D83AB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652622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618CC89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70F9035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1C01949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3AF48D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68A38F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FB86C4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511E556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13BE3A9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03D9755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8783C7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47B4663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EC3172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4D5C7A6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6FD09AA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30CA05A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148DEB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395120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8E0B66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FC2B25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0B405F1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3F8BD02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1BCBB0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061215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947E56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3639B86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5F64228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F8D907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4EB6BD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694C55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46350D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6121A88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634AAA5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4274C18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430A18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28B055F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0FDF7E0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0BF20E4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601ACE2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7F637A8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26601DA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505F5C4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7563CEE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1048BB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766FEC2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EC4633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0F204D1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653B3A9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2C43594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EC5730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67DBADA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1A11FF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4D54AAE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442CA40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7F9E5B8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92AAEA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57AF75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96F80C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15AC006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0297318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7D54BD6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6F3B1D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3DFACC0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9727F4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88A03B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01BC4D8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2FF8198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BF81AD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5829E5C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A609D9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78AA0B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2C43834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3510715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2D81C8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7CC04D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8E1BD9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0733006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4AA3524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76972B2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05E6E9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125983F7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D24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56C47FB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05C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7D9B326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73F6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4E6F81A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C2F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3EBDCC7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00C42676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5DF2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BDC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F286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F537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5AB14A3C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2A6E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5BDC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81B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54CF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5E79D31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2A4C7E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69647A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42479B2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B8B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923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7D6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E8E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572731AA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CC7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760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DC1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328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18271964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267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52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5D7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D66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0AFA3BF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E16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F31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2AD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B11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10EB60AF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05B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2F2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8D5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EF7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7304F29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DDF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E02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A05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32C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6E44BFD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D0C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1B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625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3CB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5E7FD3D9" w14:textId="77777777" w:rsidR="00412082" w:rsidRDefault="00412082" w:rsidP="00ED10E0">
      <w:pPr>
        <w:rPr>
          <w:rFonts w:ascii="Courier New" w:hAnsi="Courier New" w:cs="Courier New"/>
          <w:color w:val="000000"/>
          <w:sz w:val="22"/>
        </w:rPr>
      </w:pPr>
    </w:p>
    <w:p w14:paraId="68EF0FB6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284DD0">
        <w:rPr>
          <w:rFonts w:ascii="Courier New" w:hAnsi="Courier New" w:cs="Courier New"/>
          <w:b/>
          <w:color w:val="000000"/>
          <w:sz w:val="22"/>
        </w:rPr>
        <w:t>19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363A97D4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</w:t>
      </w:r>
      <w:r w:rsidR="00284DD0">
        <w:rPr>
          <w:rFonts w:ascii="Courier New" w:hAnsi="Courier New" w:cs="Courier New"/>
          <w:b/>
          <w:color w:val="000000"/>
          <w:sz w:val="22"/>
        </w:rPr>
        <w:t>19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№2-АВ</w:t>
      </w:r>
    </w:p>
    <w:p w14:paraId="00DF6A4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5FCB32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1A70DF9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773D963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10B826E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3B8BA8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60D9256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Наименование оборудования: Запорно-регулирующая арматура (легкие углеводороды, двухфазные среды)</w:t>
      </w:r>
    </w:p>
    <w:p w14:paraId="057E035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4E530FA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638C347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14C6697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1AC7D93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7FE4B93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04A17F1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4294892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75EEFD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7024E8C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303A91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4E7A75D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4B08034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0D71FDB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91FA0F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D6FCA4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4AFBA6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248E7B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0935E92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743E48C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47A91F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D3EC03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B60F81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421B4D3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2C6E51A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1F3E8A1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D44972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B689F1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7AC3E5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35DFD17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6674925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211FA71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65AFF9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C0D227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EEF454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5C41BB4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60BAE17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7C67AAE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0144D9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0621 Метилбензол (349)</w:t>
      </w:r>
    </w:p>
    <w:p w14:paraId="15F256E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CFBBD3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3096F22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29D374D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303727D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EFF351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2FA5C8F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061AA7D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47A662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5519440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4553DF7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3DB0BC0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402A7D0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390AAA7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93A70E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20AD17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412CA3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0FE4E08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5A8744B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1264AD0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B4E990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151267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13E62C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416120B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46303EC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43E54AA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E6D09B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481B45D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952389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4251041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3917CCE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611C001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A3BAA0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DF783B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B842EB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901D1C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05DA170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1AB1A5C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C30CAE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6E41DE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85C5D5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6A76C44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6955A00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14EA0A0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18ECF2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0EAE28F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A667A4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86CC00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5F0F405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6723BF6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1732AB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1505FA67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575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7192BE2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FF2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600D957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102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03187F6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E30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7DFE04A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5ABE2395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2A6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8ABF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7CF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5FD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502FA9F8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01D1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7DF9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AB7F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12A9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4F98815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28A7805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3CF33BE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3E48BEF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225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651C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D1C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29E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20E6661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0CF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9C1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5DA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78B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02FC917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571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272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529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364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29EC9A6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560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AB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B6D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2FD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78EBA30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8B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690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BD6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4CF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783DC40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664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C7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707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4AD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0BF081D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692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0B8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18B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484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24B10758" w14:textId="77777777"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14:paraId="36737B55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1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074F46D8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1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№211-АВ</w:t>
      </w:r>
    </w:p>
    <w:p w14:paraId="075D939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BF356B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31520B3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3385E07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32008BF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5A05998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23DFCF5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5C22541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2C019AA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5496C26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36AC92B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1584E07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25A38C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0E53988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380E1E7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0B3D5B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E1B559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9AFD9A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4A3D93F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376147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2A0DBAE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BC8FC4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1883E68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72F605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0F8FFC9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21DAFB6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68EBC5F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816278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44F7A35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B41072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8BC743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30C3C81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61DFC6D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0DCE21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14D9F24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83085E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488DCF4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0355A0E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070A63B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49EF90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51C4742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8AA057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2DA090A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03D947A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419DCED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E1508C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7FE07F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7837FF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2AD20C2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572884E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487EE11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68D128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2D0CBE9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5CF7FF1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31011E1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12EB6BC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6C92D04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74D91A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55D9ADB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1AEA8E4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3617EE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E4F465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249E4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67CFD02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2A703C5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2EC8730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AF0E88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67160E0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4246A0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140529D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25233B5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53A8DD8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046C10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569277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E1B602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6B44E8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4D9D12E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1DEAD43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4DB8FC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627AAA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ACB591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26264BB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2634267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39B5764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1877F1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4622CA5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FB9BF5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53EED12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0BDA05B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4619AA0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19B932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868E7C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B90A85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797E74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7990736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35A8CDE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7EFDE7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76BEDA8D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B3B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2598E1E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0DE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1D08A50C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8B8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62E4E55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642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7B4DE7B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03ECC6C0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553A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4B3D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53B4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F37C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3A3DDA1B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5A0A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481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9EA8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6C0B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71E51E2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7DC321B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1F1A8C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1E62369C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836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E216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38A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AC7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7BA50C13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CF4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5B2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622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455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4C84F9C9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287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547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064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3EA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7EE21A1B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68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D39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35E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986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04C1279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8AE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749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B94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569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774FF7F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70D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C46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E5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2FE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0776F4D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E37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697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A40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FB4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799B71C2" w14:textId="77777777"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14:paraId="5B680C45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14:paraId="41ABA961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2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718DC0CE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2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№203-АВ</w:t>
      </w:r>
    </w:p>
    <w:p w14:paraId="662AA57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D1B494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6AD6403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3869822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42B1D5E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B66BA7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6F0BEA4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372876F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2668F0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22E3C62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1735771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7926C50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F60D02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201DDD0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34B446B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30A45D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C25C45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FE8F2E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76BC51F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31A1C28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25B0A5A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4D01E7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F2D551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925D3A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4B35A36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63C9A7C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4A36CB4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320FC9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1386331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E63198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5AD81D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2FECB07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263A99F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131D00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5F059B7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529192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44B7354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4384AB1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53A5065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CF24300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50144B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CB537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5F1F3DC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4C920D6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A1909E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D9DA27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36E3D8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73BCB9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3BFD843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07C62C9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58A8707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0EEA0F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6DA26F4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0B9517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71AF548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6E4AD34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4797232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C2D68F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452089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0C4C73F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C090D4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24FABD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57F6C5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746BD8E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686E43C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692B2C5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850F9E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158F9C7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1712AC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2D83406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1F4A920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0AD0CB8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71C70E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6924219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A2A59C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5C2132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7165E1C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6C92D5D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821CD5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3CFDD7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87034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0396941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42BC971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57FC370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1D8B95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24A898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08BF5B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045E31E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2CACCB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7C05C98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511163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B8DEB4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E87346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73F2C70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43C9854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250A977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2624DB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69CD0709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F48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6CF13F8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FF5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0637DDE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445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1DCF410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773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0D8CB37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7DE2A01C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D050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8A6B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005D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D34A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09E8973F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5764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9609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90BC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8B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3AFEF95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62B16EC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BF49EA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03B5417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D03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E71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C19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92F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031C0645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029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652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2EA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5E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1FF4B35F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41D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6E2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F27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3FC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2B30292C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0F5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4F8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0F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87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174090A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59D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A92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0B5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0D9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3672D461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1EC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7B8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94D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7E1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6C914064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648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BC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FB9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613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1B603770" w14:textId="77777777" w:rsidR="00ED10E0" w:rsidRDefault="00ED10E0" w:rsidP="00ED10E0">
      <w:pPr>
        <w:rPr>
          <w:b/>
          <w:i/>
          <w:color w:val="000000"/>
          <w:sz w:val="22"/>
        </w:rPr>
      </w:pPr>
    </w:p>
    <w:p w14:paraId="553B87F2" w14:textId="77777777"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14:paraId="67DB3AF5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3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6071C65B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3</w:t>
      </w:r>
      <w:r>
        <w:rPr>
          <w:rFonts w:ascii="Courier New" w:hAnsi="Courier New" w:cs="Courier New"/>
          <w:b/>
          <w:color w:val="000000"/>
          <w:sz w:val="22"/>
        </w:rPr>
        <w:t xml:space="preserve"> 01, Скважина №212-АВ</w:t>
      </w:r>
    </w:p>
    <w:p w14:paraId="07D38CD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9CEF0A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72F2A9E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626DEDF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2E4E38B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9E2186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1CFC89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5B4E3AA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32C88D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3E8B2D4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7C53B51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3257CA3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6CF662B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43352D0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6A0CD11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8BE22A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143CBC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0ECDE0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3A0F1C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70C6EF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1AF0319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BAA5DE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1E1DCD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0E1B6C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1E2D39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4801A5C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0240A0B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461C6B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6117CE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7F2792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0C1E179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797C00E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253C74B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B566A9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5D451CF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F7438D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8B4A00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746B771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59C5A68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E930B0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3A1AA79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B9B3CF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7D7EC10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02BFCF3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37DF25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1C78AC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F24504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F28BF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0942FBA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69BD029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131A562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4678EB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43DC364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721A925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006DD47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107C118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02B9220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135BAF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3F5E91F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2A11840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D0409C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EF787A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91B2D3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42A174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46FACDA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1EB0A21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948049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AE49DF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F8E1FC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5A65A42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08565E7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74735C0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89DDC4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2B19172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C9A920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50E011D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3F19717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4E22046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A106D31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3339AEF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6FB16F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29AD19F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70CAB5F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2BB44B6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EBE8E8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2F6DD90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42AFC0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2012FA9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13239A1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57DA4EA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D08134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9D8E7A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13CEA5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8F69C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07EBB56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789B0D5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F5B325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6ECCF9E1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4A4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64D9B72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047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253C5D5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969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1E5C2EF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B8B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7897B37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0DA651F2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0D2C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2221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415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860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7182380A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7493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0611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BC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FD5A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2BACC96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EB6378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F7CECB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56110E1C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FF6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E09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2BE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A42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582044A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CE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6C0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726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AB0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52BB8913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8B3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A0E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68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D8F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107EA85B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810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F5A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21A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9B3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0020014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60B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DBB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EA4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322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2F1F6A5E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AA1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581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DAC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BFE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1D2BEAF3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582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153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213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079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38E11DA8" w14:textId="77777777" w:rsidR="00ED10E0" w:rsidRDefault="00ED10E0" w:rsidP="00ED10E0">
      <w:pPr>
        <w:rPr>
          <w:color w:val="000000"/>
          <w:sz w:val="22"/>
        </w:rPr>
      </w:pPr>
    </w:p>
    <w:p w14:paraId="2F3B8468" w14:textId="77777777"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14:paraId="19536379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6114,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2F1BDCB2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выделения: 6114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№200-АВ</w:t>
      </w:r>
    </w:p>
    <w:p w14:paraId="5AEE53E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416C54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789BEDC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10FD6D6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655A727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59E6109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6A17C7D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2D59C85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868620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0785F3B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38E2DA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71DB49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4A1759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412849A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419EE09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71BC96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00AD44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A7F844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1902B71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1836CDA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097BCFB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DDC6FB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CB7210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87A666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6AB74FF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15847D3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16C3AA4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B691C3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A6C7EC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F48DB5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59131E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4D84023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5C55A2B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C4F284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63CA278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D5B552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3DEEE0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6A5F084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5ACD049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6365101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CCE4AA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113112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1386FF2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3CF8700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21EDF6F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127127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12FCC27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5BE0C0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66E0417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443CFCD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72BC0F2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39D551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35D5D64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78A3ED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3D9A21F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5D15C25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26CE6E7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87158D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0F695EF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586CC1B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F501B6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F378E9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166FB3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56C0798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3103C06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77F939B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F28C6F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4A662B0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C8D8C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6D65253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5C5167C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3A070B2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B4359B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21D5A21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BB71ED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5B26446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661B86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4901D1D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5DC7D7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56C7612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9E7043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E996CC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0EEFBE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1E6C200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51552C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E14A86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98C6B2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2AF78FC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7654CD7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2E5B433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E2D9D7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6FEE94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C48E7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43DC1F2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6EA4B95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40664C9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F941F2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43C316D5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27A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6FAC21E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9F2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4891D8D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2CE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127CE14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2E1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28E0665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6EF59DDB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D38E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Запорно-регулирующая арматура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B0D3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802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7E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758E06A8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C973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3A62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BA3C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7A92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64A2502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1E971A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33BB230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0570D4B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EFA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BC4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A4C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DD3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10321FB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01E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809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D96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4FF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2FE39D83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4BB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E4A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1C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CE8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16D87144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7D7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EDA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456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9EE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406D492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E86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F28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7AC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39C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7D3C376B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506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8D8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06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136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1A00760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F32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7BE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2B6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C40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1EBC751C" w14:textId="77777777" w:rsidR="007A3474" w:rsidRDefault="007A3474" w:rsidP="00412082">
      <w:pPr>
        <w:rPr>
          <w:rFonts w:ascii="Courier New" w:hAnsi="Courier New" w:cs="Courier New"/>
          <w:b/>
          <w:color w:val="000000"/>
          <w:sz w:val="22"/>
        </w:rPr>
      </w:pPr>
    </w:p>
    <w:p w14:paraId="3EE57E1A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6115,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05237780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выделения: 6115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№205-АВ</w:t>
      </w:r>
    </w:p>
    <w:p w14:paraId="3CAC2AF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3F9FC4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185138B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7EF9B26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4C3DDEC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C99401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E3D194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28FFD87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7A2029F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3EF7CA2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4313A5D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63CD26B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053ABA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34EDDA3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23D9966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D6B8AC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1B8490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5D5EC0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1ACBBC2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14FD08B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4A434BD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2C0386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34109C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1211E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0E91E93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0EADDC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3EF5853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C049DC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826568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1D2548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D01B6E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05D393E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20DE4E7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B75695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3256682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7E743B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3E1D944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0FCD541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53208F7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32D75AB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2207F0F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5B532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3355329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6681A76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701477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71F3031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28895B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CE4D6C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7211C61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2EE9938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51CCC7C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81815A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0F044A2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329E0F9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74C7ED2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34E1522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43194E2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3CD7F9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448D3F5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79C47B8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1C47C8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69E9483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58345C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0819138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450EDDE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6664128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826B70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04965E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AD75C9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430892B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3AF1E36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6CADCD9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2B51EA0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5964DB3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D3B50F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79E924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595DEF7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03B80A3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66B8D2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71225F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E46918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7449AEF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49CB6D7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1C3244D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F86EBA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60C3F5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EE5B6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6D928AA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29DE9D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5C489BB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88B3AA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0573F0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E1A38F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7F07A5B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636CEC1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64AA186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C761BE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063AE3AC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3E8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0580207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B51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355520F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6B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0B45064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431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28314BE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411636E0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FAC7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6E18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8BB4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2AF7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4C5FF55B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47F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3CCD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54F3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A4E7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185480D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7CDECD2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A72563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241BD34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990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70D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9C4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79B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77F81E2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043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848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CF6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DAF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69DEDE2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AC7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394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90D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39B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1952F5B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62F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7D4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89F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0C9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4D97D14F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46C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DE5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A95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7B3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3C2AABB1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A5E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7A5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73F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360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003DA66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6B4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9C0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71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D19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5824B6FF" w14:textId="77777777" w:rsidR="007A3474" w:rsidRDefault="007A3474" w:rsidP="00412082">
      <w:pPr>
        <w:rPr>
          <w:rFonts w:ascii="Courier New" w:hAnsi="Courier New" w:cs="Courier New"/>
          <w:b/>
          <w:color w:val="000000"/>
          <w:sz w:val="22"/>
        </w:rPr>
      </w:pPr>
    </w:p>
    <w:p w14:paraId="138D33BA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847806">
        <w:rPr>
          <w:rFonts w:ascii="Courier New" w:hAnsi="Courier New" w:cs="Courier New"/>
          <w:b/>
          <w:color w:val="000000"/>
          <w:sz w:val="22"/>
        </w:rPr>
        <w:t>04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2B061554" w14:textId="77777777" w:rsidR="00412082" w:rsidRDefault="00412082" w:rsidP="00412082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</w:t>
      </w:r>
      <w:r w:rsidR="00847806">
        <w:rPr>
          <w:rFonts w:ascii="Courier New" w:hAnsi="Courier New" w:cs="Courier New"/>
          <w:b/>
          <w:color w:val="000000"/>
          <w:sz w:val="22"/>
        </w:rPr>
        <w:t>04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</w:t>
      </w:r>
      <w:r w:rsidR="00847806">
        <w:rPr>
          <w:rFonts w:ascii="Courier New" w:hAnsi="Courier New" w:cs="Courier New"/>
          <w:b/>
          <w:color w:val="000000"/>
          <w:sz w:val="22"/>
        </w:rPr>
        <w:t>06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14:paraId="236CF82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679CD3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29C1611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7AB5663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1C206B0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22B609C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3CA1561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1471229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53492AC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38FB4DB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1BE23B0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50FE6C0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4B8434F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29F1E14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3F5CDF1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8E7AEA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B241E1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3A29D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08DF9E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01B8E0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2C8DF51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D00A8E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D5CC18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A79D59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5F04423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416C5C6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7522500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0662B7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2A9E29C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0B698C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4810EFE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4CD12FD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10241AC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424F4F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8D5FD3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461341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018979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1A7C8D5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37481F3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4E3946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9C0BEB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261F62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32E324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5E4BB9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A1404E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D0BCD2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18CA51D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4B1BA6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1490EC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7AC9EBA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2F63027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4629F7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568C8B5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8C9A2A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1A70CC2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74551A4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7FDE30B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A00DB2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5DE3C02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054E99D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3709D81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25733E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66E2CA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BB414C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368E0EC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02D9C52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76C5ED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137F9F3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20B356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230B998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0F0D172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043ED1F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90AE36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1C2B00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4E6B1D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7142382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147164A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5D2FE3F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14A420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68D37CE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46A8D0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56B0C50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5683203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7F78B2A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46B93F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3E18C4D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744894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7B54525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6CE6FD9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749B4F9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54A181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068A42E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134918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8BE943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2249157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68C860F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A3D10E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35DBC59F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CBE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634424EC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60E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4218533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4D2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5CC4D74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EAE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67795C6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4ED91FE3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408C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2841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6F3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E9F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73C2DA62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3708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1981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3D68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ACED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1540DD1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746E55A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7D8DE8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175765E4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D7F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495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A56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CC0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71C0358F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8F8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149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E4C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E8B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16695065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90C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115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179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F0E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3A75FEB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E5F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31A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C5F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61D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1586DA4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D61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31F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4D2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1C1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703E6E6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787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E49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393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FF8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6E2CB8A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6FD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44E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DAB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755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44B403A1" w14:textId="77777777" w:rsidR="00412082" w:rsidRDefault="00412082" w:rsidP="00412082">
      <w:pPr>
        <w:rPr>
          <w:color w:val="000000"/>
          <w:sz w:val="22"/>
        </w:rPr>
      </w:pPr>
    </w:p>
    <w:p w14:paraId="48FC1D2A" w14:textId="77777777" w:rsidR="00ED10E0" w:rsidRDefault="00ED10E0" w:rsidP="00ED10E0">
      <w:pPr>
        <w:rPr>
          <w:rFonts w:ascii="Courier New" w:hAnsi="Courier New" w:cs="Courier New"/>
          <w:color w:val="000000"/>
          <w:sz w:val="22"/>
        </w:rPr>
      </w:pPr>
    </w:p>
    <w:p w14:paraId="0AF7C0C2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284DD0">
        <w:rPr>
          <w:rFonts w:ascii="Courier New" w:hAnsi="Courier New" w:cs="Courier New"/>
          <w:b/>
          <w:color w:val="000000"/>
          <w:sz w:val="22"/>
        </w:rPr>
        <w:t>03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5DAA868D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</w:t>
      </w:r>
      <w:r w:rsidR="00284DD0">
        <w:rPr>
          <w:rFonts w:ascii="Courier New" w:hAnsi="Courier New" w:cs="Courier New"/>
          <w:b/>
          <w:color w:val="000000"/>
          <w:sz w:val="22"/>
        </w:rPr>
        <w:t>ления: 6203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</w:t>
      </w:r>
      <w:r w:rsidR="00284DD0">
        <w:rPr>
          <w:rFonts w:ascii="Courier New" w:hAnsi="Courier New" w:cs="Courier New"/>
          <w:b/>
          <w:color w:val="000000"/>
          <w:sz w:val="22"/>
        </w:rPr>
        <w:t>08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14:paraId="71F8B24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CDC2C9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55A6FB1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01FA71C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7FEC88E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04D186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8AE1C6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Наименование оборудования: Запорно-регулирующая арматура (легкие углеводороды, двухфазные среды)</w:t>
      </w:r>
    </w:p>
    <w:p w14:paraId="6A83A3D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5731001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0DDE3B4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21956F2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7CD6333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40787F9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69C42C0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25DB119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03FAFE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64BA15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E791C1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7383D0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338A341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57FD74E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17AA93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49BB9BD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D57868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61D03AE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0C6FF4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3E03AAC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DBAF9F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915687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555FD0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0ED9580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4313C8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68FB336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7EF4A5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2048CC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398A01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142028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2C68992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43C94C9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C8D35D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057FCA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A849AA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C2E394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2459658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49930C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3F2283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0621 Метилбензол (349)</w:t>
      </w:r>
    </w:p>
    <w:p w14:paraId="0BFE074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B6ABA5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387C4DC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13C012B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4A9B17B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AEA103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407CD90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109FEE7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628B1E4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0E161AC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010D537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77474DD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05826D5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77A8F95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871956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287D8FB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3FF76F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A84860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3916845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2FE020F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45CE33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A85A61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442D7B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035B5DC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632884C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247A09E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8DAAD5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8380AC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902C5B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1A67F1B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20B008F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1C53BFC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3F0C79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5725388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9F682F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10BE5A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1074EA1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704457D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8EA4F10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1FE7D3C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BB477A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755DF20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301B5D5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24D7FE0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D38902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DFF2AE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11E51C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133472C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5E22E45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7B9F17C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160FBC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0E7EDC7F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AEC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5BE8C59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D54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31339B3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D90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045012D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B32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4314C2B8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3DDE7DBE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AAD6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9E2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D971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A263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0148BCC8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AA5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3D38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6BFB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3F77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5E7F049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9DF2C8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1BD2EE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3D35241E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722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80F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F5F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34A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3796D5FA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5BE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9D6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64D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85A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0CEEEE2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9E0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53F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703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A6C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3B7CAD8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D0B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DD1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8DD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976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1C94CAB5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DCB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866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745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B29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62DF71E5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4DC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BFA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935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204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0F27566C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9F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5DA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4F0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743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732B2B0C" w14:textId="77777777" w:rsidR="00ED10E0" w:rsidRDefault="00ED10E0" w:rsidP="00ED10E0">
      <w:pPr>
        <w:rPr>
          <w:b/>
          <w:i/>
          <w:color w:val="000000"/>
          <w:sz w:val="22"/>
        </w:rPr>
      </w:pPr>
    </w:p>
    <w:p w14:paraId="5A1F65F1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14:paraId="0196AEB0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</w:t>
      </w:r>
      <w:r w:rsidR="00284DD0">
        <w:rPr>
          <w:rFonts w:ascii="Courier New" w:hAnsi="Courier New" w:cs="Courier New"/>
          <w:b/>
          <w:color w:val="000000"/>
          <w:sz w:val="22"/>
        </w:rPr>
        <w:t>22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0CB84B24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</w:t>
      </w:r>
      <w:r w:rsidR="00284DD0">
        <w:rPr>
          <w:rFonts w:ascii="Courier New" w:hAnsi="Courier New" w:cs="Courier New"/>
          <w:b/>
          <w:color w:val="000000"/>
          <w:sz w:val="22"/>
        </w:rPr>
        <w:t>22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№2-АВ</w:t>
      </w:r>
    </w:p>
    <w:p w14:paraId="1527563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123021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5713EB7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323DBBF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055FDE1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49D74A5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634C5B8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0360150D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181440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5BF6ACF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215676D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0D1AF52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E3B65C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27BB8AB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60C61E2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B80499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7393E3E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B9AB15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4891444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07F4EEB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5A76F90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13BBEB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0C0FFEB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CAABD7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1D327C8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34E0372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18B0095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46411D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E0D7C3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663F1C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233FFD7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68EACC3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12A83C1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B16BC8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124ACC3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A89905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A73D1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782F1DB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4294391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B6017E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0616 Диметилбензол (смесь о-, м-, п- изомеров) (203)</w:t>
      </w:r>
    </w:p>
    <w:p w14:paraId="4082CBB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4CF206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91AC3D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22D8FB2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7929044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59504B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0E27E8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C1CD4A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79174C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0DDEED7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3C48F12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557655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14D7991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2E18E31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0BCBE99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28CD9E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734286A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A344EB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23BDB0F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3F3A69F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F00F79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232705D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B16F1F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A4DCF8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061E268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4DB82E3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DD2619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AF643E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498E12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080220A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54AAB8A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347B85D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1C9428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210AC15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4A8D1B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4B8274E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66CAD14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0DCC509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23C6D9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1346528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BD85F3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06C9322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6F9590A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57DA4C8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CB5A66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FBEEBA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A63654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4230EEB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6A42DC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221EEF5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7D077C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390F13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A8229C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4E89F25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1D21CF4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351A16C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4E7F84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6B6966A7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F0C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2E81432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5CE6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0C6DAC7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FA9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0A0356E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08C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6A416FC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2F5C9514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F434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392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1A81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AD70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4DAD73F4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EF9E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419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F262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59D1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124626F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28529F7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4BC4CC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66E4A04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6E9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697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80FA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B7A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618ED8F1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FF1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B32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A9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B27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75A97878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65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74F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4E3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AB9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2090008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868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01D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BD2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E9F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1ED463E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F350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2DB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7D4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D92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3D4BE20B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C2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6D1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046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712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4D0986C3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9EC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2FE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A0A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1A2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0183C7F3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14:paraId="379A7857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4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3C076AE3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4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</w:t>
      </w:r>
      <w:r w:rsidR="00284DD0">
        <w:rPr>
          <w:rFonts w:ascii="Courier New" w:hAnsi="Courier New" w:cs="Courier New"/>
          <w:b/>
          <w:color w:val="000000"/>
          <w:sz w:val="22"/>
        </w:rPr>
        <w:t>11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14:paraId="039C5E2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0D405C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00EDC14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3C1CF73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3E45EAA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B48DC6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553BD79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73CAD84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47D90C5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6CBC38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0BD09C3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5D05741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3543AA9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7FF33B1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312EC6F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A938A8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93661F7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659236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54B055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0BCB029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062FC86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227036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DBB9D2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187D2B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52AC1E4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3013966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7A7D498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37A99A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165A52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37DFBA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032BDC6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44B3639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3100D6A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838040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67FFA3A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53674C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252B66E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0D16F5D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44E14D9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26A343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F6292E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3A9743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26DD325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0EE0CF7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61846B0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00B31C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3882772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021689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1CB6FBE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32EB38A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04E8E4B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59BF57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7B25732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66C0A38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074E103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58D1D5B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0500BA5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7F9E59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18EA867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783623B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004965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B09763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509865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974317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699B7FD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0D846FD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CC353F0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C77E6F1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EE393B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7BA6264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30181D9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2833AD3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1896A9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6FCA87C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7C8D41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7E7D195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20423E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2864A65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84D47E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07CBE73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4713C3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771EBAC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70F1419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726ED05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03A9AC1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034FA42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159FF7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14A9EC5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55DBD4D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6D8107C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A146F0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CF4449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1F962E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6753006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7643E8E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264BC70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42040C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4FD17AD5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B9D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5423DCC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80E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1F913036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43F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52820A2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79D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560D1AF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6E566F3B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212F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DFD0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34E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ACF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0F23653E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2A57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017A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962A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9203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5BEFC16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7DC84D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1E1B4F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3B1BAFE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B87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27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59F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3D8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6B7E451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EAF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033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D20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01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5933343C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5AA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837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B6F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CF5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18956E00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CB8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927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E7A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A8C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7214E76B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C72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CBC8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7C5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EB4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2841F915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F1F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D24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81B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7C2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0BEA5271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649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8CA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64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D6F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37697FEF" w14:textId="77777777" w:rsidR="00ED10E0" w:rsidRDefault="00ED10E0" w:rsidP="00ED10E0">
      <w:pPr>
        <w:rPr>
          <w:b/>
          <w:i/>
          <w:color w:val="000000"/>
          <w:sz w:val="22"/>
        </w:rPr>
      </w:pPr>
    </w:p>
    <w:p w14:paraId="655DC738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</w:p>
    <w:p w14:paraId="59B08F8D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624</w:t>
      </w:r>
      <w:r w:rsidR="00284DD0">
        <w:rPr>
          <w:rFonts w:ascii="Courier New" w:hAnsi="Courier New" w:cs="Courier New"/>
          <w:b/>
          <w:color w:val="000000"/>
          <w:sz w:val="22"/>
        </w:rPr>
        <w:t>5</w:t>
      </w:r>
      <w:r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657FF6C0" w14:textId="77777777" w:rsidR="00ED10E0" w:rsidRDefault="00ED10E0" w:rsidP="00ED10E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624</w:t>
      </w:r>
      <w:r w:rsidR="00284DD0">
        <w:rPr>
          <w:rFonts w:ascii="Courier New" w:hAnsi="Courier New" w:cs="Courier New"/>
          <w:b/>
          <w:color w:val="000000"/>
          <w:sz w:val="22"/>
        </w:rPr>
        <w:t>5</w:t>
      </w:r>
      <w:r>
        <w:rPr>
          <w:rFonts w:ascii="Courier New" w:hAnsi="Courier New" w:cs="Courier New"/>
          <w:b/>
          <w:color w:val="000000"/>
          <w:sz w:val="22"/>
        </w:rPr>
        <w:t xml:space="preserve">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</w:t>
      </w:r>
      <w:r w:rsidR="00284DD0">
        <w:rPr>
          <w:rFonts w:ascii="Courier New" w:hAnsi="Courier New" w:cs="Courier New"/>
          <w:b/>
          <w:color w:val="000000"/>
          <w:sz w:val="22"/>
        </w:rPr>
        <w:t>03</w:t>
      </w:r>
      <w:r>
        <w:rPr>
          <w:rFonts w:ascii="Courier New" w:hAnsi="Courier New" w:cs="Courier New"/>
          <w:b/>
          <w:color w:val="000000"/>
          <w:sz w:val="22"/>
        </w:rPr>
        <w:t>-АВ</w:t>
      </w:r>
    </w:p>
    <w:p w14:paraId="792A1E7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FE042C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396DB982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4172906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631BD4D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DC1A9E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49A0D72B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3A6B5FF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444C79C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44E9210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3EA52A4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61533DE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517BBB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12D09C5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680A3AC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B7DAC3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F44EEE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28F13C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65F681A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3CD98F2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0155CC0C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381AC0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0B1167B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4B849B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7CF1EEC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6862A3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2B22C4F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FE9F8F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E00E40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339120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F763C0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35EA11C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6FB87DA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3B8FCE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3ACC162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27A618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BFD75C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759D24E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289E377F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8C3BAC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7E26F7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4DB010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10C3000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23E4AC8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16BBF31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36A763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6466EF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71C59D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5AF71F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46B3B09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7689D8C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14F5C2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7C8E639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7D8F462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7C8376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5A6AA8F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48E131F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0247DFC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1A617EF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2951564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067AC4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448C20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648AD7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6D343C3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07F6355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0B680E5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1F9DB25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958EA3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31F112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19E2140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112845D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510BFA0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383F63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888CE9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369EB9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1180DCC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17A3542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6FDF3D8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248E93E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228D12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2ECB90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1E82548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08F1678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301C9D0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4BFDA5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5F29526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F4AA50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7DAA3AE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06A1F08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0D9551C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346ECD8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19CFA18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D7406E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77392CA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6773A62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5AB97D08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8FE807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5E27D9A3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FF90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0063293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8D5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1CAA966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A8D6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7F51F52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CA1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7EF37DA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67DCF5C7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3322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6EED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5030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3654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75615A03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B527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Фланцевые соединения (легкие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552F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8DE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B2F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32C70C58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9314B23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31C35E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7410D25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0E5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687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365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2F0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5600F2AD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59A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3DD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50B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705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055E5BA2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C9B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366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5E8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D2C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5873E16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12B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FD0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982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339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435E6DE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F31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04C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4CD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76BA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183632CA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F07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CBE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A85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182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5E8AF2CF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1FB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690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F83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16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1391D09C" w14:textId="77777777" w:rsidR="007A3474" w:rsidRDefault="007A3474" w:rsidP="00316F76">
      <w:pPr>
        <w:rPr>
          <w:rFonts w:ascii="Courier New" w:hAnsi="Courier New" w:cs="Courier New"/>
          <w:b/>
          <w:color w:val="000000"/>
          <w:sz w:val="22"/>
        </w:rPr>
      </w:pPr>
    </w:p>
    <w:p w14:paraId="5BFCA93E" w14:textId="77777777" w:rsidR="00316F76" w:rsidRDefault="00316F76" w:rsidP="00316F7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6246,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06F58EB0" w14:textId="77777777" w:rsidR="00316F76" w:rsidRDefault="00316F76" w:rsidP="00316F76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выделения: 6246 01, Блок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манифольдов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скважины №212-АВ</w:t>
      </w:r>
    </w:p>
    <w:p w14:paraId="156F9D4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5F16E2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4A1AD0D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01C999E7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2E21DA5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63C1B72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199D81C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Запорно-регулирующая арматура (легкие углеводороды, двухфазные среды)</w:t>
      </w:r>
    </w:p>
    <w:p w14:paraId="4A88AB3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781D942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21CA86D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71A3058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9</w:t>
      </w:r>
    </w:p>
    <w:p w14:paraId="1617BA5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2754CC1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9 = </w:t>
      </w:r>
      <w:r>
        <w:rPr>
          <w:rFonts w:ascii="Arial" w:hAnsi="Arial" w:cs="Arial"/>
          <w:b/>
          <w:color w:val="000000"/>
        </w:rPr>
        <w:t>0.0427</w:t>
      </w:r>
    </w:p>
    <w:p w14:paraId="7B25529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0.0427 / 3.6 = </w:t>
      </w:r>
      <w:r>
        <w:rPr>
          <w:rFonts w:ascii="Arial" w:hAnsi="Arial" w:cs="Arial"/>
          <w:b/>
          <w:color w:val="000000"/>
        </w:rPr>
        <w:t>0.01186</w:t>
      </w:r>
    </w:p>
    <w:p w14:paraId="61DE16F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024C14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D187533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E54F14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4BB9232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72.46 / 100 = </w:t>
      </w:r>
      <w:r>
        <w:rPr>
          <w:rFonts w:ascii="Arial" w:hAnsi="Arial" w:cs="Arial"/>
          <w:b/>
          <w:color w:val="000000"/>
        </w:rPr>
        <w:t>0.0086</w:t>
      </w:r>
    </w:p>
    <w:p w14:paraId="1885B0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0.0086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0.182</w:t>
      </w:r>
    </w:p>
    <w:p w14:paraId="5BCC820E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FA646D9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8F8E50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F76EA2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5000AA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26.8 / 100 = </w:t>
      </w:r>
      <w:r>
        <w:rPr>
          <w:rFonts w:ascii="Arial" w:hAnsi="Arial" w:cs="Arial"/>
          <w:b/>
          <w:color w:val="000000"/>
        </w:rPr>
        <w:t>0.00318</w:t>
      </w:r>
    </w:p>
    <w:p w14:paraId="44956CD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0.00318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0.0673</w:t>
      </w:r>
    </w:p>
    <w:p w14:paraId="337E060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4BAB0D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91EB73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A68938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18F058E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0.06 / 100 = </w:t>
      </w:r>
      <w:r>
        <w:rPr>
          <w:rFonts w:ascii="Arial" w:hAnsi="Arial" w:cs="Arial"/>
          <w:b/>
          <w:color w:val="000000"/>
        </w:rPr>
        <w:t>0.00000712</w:t>
      </w:r>
    </w:p>
    <w:p w14:paraId="578EFB2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0.00000712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0.0001507</w:t>
      </w:r>
    </w:p>
    <w:p w14:paraId="2346806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2B7E85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44587EE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12088FE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D86392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0.35 / 100 = </w:t>
      </w:r>
      <w:r>
        <w:rPr>
          <w:rFonts w:ascii="Arial" w:hAnsi="Arial" w:cs="Arial"/>
          <w:b/>
          <w:color w:val="000000"/>
        </w:rPr>
        <w:t>0.0000415</w:t>
      </w:r>
    </w:p>
    <w:p w14:paraId="514CA1D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0.0000415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0.000878</w:t>
      </w:r>
    </w:p>
    <w:p w14:paraId="03EA2A0D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95BDFE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4A8AC8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5F09A0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6A52D61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0.11 / 100 = </w:t>
      </w:r>
      <w:r>
        <w:rPr>
          <w:rFonts w:ascii="Arial" w:hAnsi="Arial" w:cs="Arial"/>
          <w:b/>
          <w:color w:val="000000"/>
        </w:rPr>
        <w:t>0.00001305</w:t>
      </w:r>
    </w:p>
    <w:p w14:paraId="06EC036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0.00001305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0.000276</w:t>
      </w:r>
    </w:p>
    <w:p w14:paraId="274A5D9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6AF5D414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3D5FC1F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336310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010334C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0.01186 · 0.22 / 100 = </w:t>
      </w:r>
      <w:r>
        <w:rPr>
          <w:rFonts w:ascii="Arial" w:hAnsi="Arial" w:cs="Arial"/>
          <w:b/>
          <w:color w:val="000000"/>
        </w:rPr>
        <w:t>0.0000261</w:t>
      </w:r>
    </w:p>
    <w:p w14:paraId="730BA2E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0.0000261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0.000552</w:t>
      </w:r>
    </w:p>
    <w:p w14:paraId="20759379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9A74B4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01FF666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3E07D96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4E2B29E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68F3F86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18</w:t>
      </w:r>
    </w:p>
    <w:p w14:paraId="728CA38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186ABA1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18 = </w:t>
      </w:r>
      <w:r>
        <w:rPr>
          <w:rFonts w:ascii="Arial" w:hAnsi="Arial" w:cs="Arial"/>
          <w:b/>
          <w:color w:val="000000"/>
        </w:rPr>
        <w:t>0.0003564</w:t>
      </w:r>
    </w:p>
    <w:p w14:paraId="517250A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0.0003564 / 3.6 = </w:t>
      </w:r>
      <w:r>
        <w:rPr>
          <w:rFonts w:ascii="Arial" w:hAnsi="Arial" w:cs="Arial"/>
          <w:b/>
          <w:color w:val="000000"/>
        </w:rPr>
        <w:t>0.000099</w:t>
      </w:r>
    </w:p>
    <w:p w14:paraId="298E303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EDCF510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DB25868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DF64F5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3D4EBA5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72.46 / 100 = </w:t>
      </w:r>
      <w:r>
        <w:rPr>
          <w:rFonts w:ascii="Arial" w:hAnsi="Arial" w:cs="Arial"/>
          <w:b/>
          <w:color w:val="000000"/>
        </w:rPr>
        <w:t>0.0000717</w:t>
      </w:r>
    </w:p>
    <w:p w14:paraId="104F472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0.0000717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0.001518</w:t>
      </w:r>
    </w:p>
    <w:p w14:paraId="4C68F802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1FF4CF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6A37F98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006C24E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4FCFA31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26.8 / 100 = </w:t>
      </w:r>
      <w:r>
        <w:rPr>
          <w:rFonts w:ascii="Arial" w:hAnsi="Arial" w:cs="Arial"/>
          <w:b/>
          <w:color w:val="000000"/>
        </w:rPr>
        <w:t>0.00002653</w:t>
      </w:r>
    </w:p>
    <w:p w14:paraId="6BB114B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0.00002653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0.000562</w:t>
      </w:r>
    </w:p>
    <w:p w14:paraId="03743727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C748D1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E556E7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E7CA80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3F46B64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0.06 / 100 = </w:t>
      </w:r>
      <w:r>
        <w:rPr>
          <w:rFonts w:ascii="Arial" w:hAnsi="Arial" w:cs="Arial"/>
          <w:b/>
          <w:color w:val="000000"/>
        </w:rPr>
        <w:t>0.0000000594</w:t>
      </w:r>
    </w:p>
    <w:p w14:paraId="16CAF84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0.0000000594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0.000001257</w:t>
      </w:r>
    </w:p>
    <w:p w14:paraId="03A4017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5D89F6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2268DBB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2BC28B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17041F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0.35 / 100 = </w:t>
      </w:r>
      <w:r>
        <w:rPr>
          <w:rFonts w:ascii="Arial" w:hAnsi="Arial" w:cs="Arial"/>
          <w:b/>
          <w:color w:val="000000"/>
        </w:rPr>
        <w:t>0.0000003465</w:t>
      </w:r>
    </w:p>
    <w:p w14:paraId="2A9E8A5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0.0000003465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0.00000733</w:t>
      </w:r>
    </w:p>
    <w:p w14:paraId="1F2E6355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51A5760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53AE466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FCEF4E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2195C01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0.11 / 100 = </w:t>
      </w:r>
      <w:r>
        <w:rPr>
          <w:rFonts w:ascii="Arial" w:hAnsi="Arial" w:cs="Arial"/>
          <w:b/>
          <w:color w:val="000000"/>
        </w:rPr>
        <w:t>0.000000109</w:t>
      </w:r>
    </w:p>
    <w:p w14:paraId="08F8315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0.000000109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0.000002307</w:t>
      </w:r>
    </w:p>
    <w:p w14:paraId="3488B1EA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B1E2E67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FE721CC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1087D0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6DB1614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0.000099 · 0.22 / 100 = </w:t>
      </w:r>
      <w:r>
        <w:rPr>
          <w:rFonts w:ascii="Arial" w:hAnsi="Arial" w:cs="Arial"/>
          <w:b/>
          <w:color w:val="000000"/>
        </w:rPr>
        <w:t>0.000000218</w:t>
      </w:r>
    </w:p>
    <w:p w14:paraId="48EE358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0.000000218 · 5880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0.000004615</w:t>
      </w:r>
    </w:p>
    <w:p w14:paraId="7587D680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73CECA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7A3474" w14:paraId="2D2734C4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A75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1F76A02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DEA4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3B0F0C73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6D9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5A41530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11D6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2AE4F8B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7A3474" w14:paraId="2C273CE5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0F54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Запорно-регулирующая арматура </w:t>
            </w: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F85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C785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0FDC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  <w:tr w:rsidR="007A3474" w14:paraId="21CE605C" w14:textId="77777777" w:rsidTr="007A347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EC16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1275" w14:textId="77777777" w:rsidR="007A3474" w:rsidRDefault="007A3474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061E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9128" w14:textId="77777777" w:rsidR="007A3474" w:rsidRDefault="007A34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5880</w:t>
            </w:r>
          </w:p>
        </w:tc>
      </w:tr>
    </w:tbl>
    <w:p w14:paraId="05535F1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6A73287A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5EE4C296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7A3474" w14:paraId="671ACC76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CE69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446C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B88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FB77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18B0388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A89B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FEB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024E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0.00000712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25C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0.000151957</w:t>
            </w:r>
          </w:p>
        </w:tc>
      </w:tr>
      <w:tr w:rsidR="007A3474" w14:paraId="5399B02E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5D9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9D2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FAE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FF16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0.183518</w:t>
            </w:r>
          </w:p>
        </w:tc>
      </w:tr>
      <w:tr w:rsidR="007A3474" w14:paraId="3532D8D3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BDF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4E4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E80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0.00318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562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0.067862</w:t>
            </w:r>
          </w:p>
        </w:tc>
      </w:tr>
      <w:tr w:rsidR="007A3474" w14:paraId="13F33B5A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04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43D6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283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0.0000415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4D5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0.00088533</w:t>
            </w:r>
          </w:p>
        </w:tc>
      </w:tr>
      <w:tr w:rsidR="007A3474" w14:paraId="16EF4397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92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7B7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05F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0.00001305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24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0.000278307</w:t>
            </w:r>
          </w:p>
        </w:tc>
      </w:tr>
      <w:tr w:rsidR="007A3474" w14:paraId="67B17F34" w14:textId="77777777" w:rsidTr="007A34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B37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FF7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E9C5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023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0.000556615</w:t>
            </w:r>
          </w:p>
        </w:tc>
      </w:tr>
    </w:tbl>
    <w:p w14:paraId="1F69CBB4" w14:textId="77777777" w:rsidR="00E5201C" w:rsidRDefault="00E5201C" w:rsidP="004034CC">
      <w:pPr>
        <w:rPr>
          <w:rFonts w:ascii="Courier New" w:hAnsi="Courier New"/>
          <w:b/>
          <w:color w:val="000000"/>
        </w:rPr>
      </w:pPr>
    </w:p>
    <w:p w14:paraId="38B87BC0" w14:textId="77777777" w:rsidR="004034CC" w:rsidRDefault="004034CC" w:rsidP="004034CC">
      <w:pPr>
        <w:rPr>
          <w:rFonts w:ascii="Courier New" w:hAnsi="Courier New"/>
          <w:b/>
          <w:color w:val="000000"/>
        </w:rPr>
      </w:pPr>
      <w:r>
        <w:rPr>
          <w:rFonts w:ascii="Courier New" w:hAnsi="Courier New"/>
          <w:b/>
          <w:color w:val="000000"/>
        </w:rPr>
        <w:t>2. Автоматизированная групповая замерная установка (АГЗУ)</w:t>
      </w:r>
    </w:p>
    <w:p w14:paraId="187059E8" w14:textId="77777777" w:rsidR="004034CC" w:rsidRDefault="004034CC" w:rsidP="004034CC">
      <w:pPr>
        <w:rPr>
          <w:rFonts w:ascii="Courier New" w:hAnsi="Courier New"/>
          <w:b/>
          <w:color w:val="000000"/>
        </w:rPr>
      </w:pPr>
    </w:p>
    <w:p w14:paraId="2935D500" w14:textId="77777777" w:rsidR="004034CC" w:rsidRDefault="004034CC" w:rsidP="004034CC">
      <w:pPr>
        <w:rPr>
          <w:rFonts w:ascii="Courier New" w:hAnsi="Courier New"/>
          <w:b/>
          <w:color w:val="000000"/>
        </w:rPr>
      </w:pPr>
      <w:r>
        <w:rPr>
          <w:rFonts w:ascii="Courier New" w:hAnsi="Courier New"/>
          <w:b/>
          <w:color w:val="000000"/>
        </w:rPr>
        <w:t>Источник загрязнения N 6005.Неорганизован</w:t>
      </w:r>
    </w:p>
    <w:p w14:paraId="113931ED" w14:textId="77777777" w:rsidR="004034CC" w:rsidRDefault="004034CC" w:rsidP="004034CC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color w:val="000000"/>
        </w:rPr>
        <w:t xml:space="preserve">Источник выделения N 01. </w:t>
      </w:r>
      <w:r>
        <w:rPr>
          <w:rFonts w:ascii="Courier New" w:hAnsi="Courier New"/>
          <w:b/>
          <w:i/>
          <w:color w:val="000000"/>
        </w:rPr>
        <w:t>Спутник АМС 40-8-1500</w:t>
      </w:r>
    </w:p>
    <w:p w14:paraId="5A3D0B2A" w14:textId="77777777" w:rsidR="004034CC" w:rsidRDefault="004034CC" w:rsidP="004034CC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Список литературы:</w:t>
      </w:r>
    </w:p>
    <w:p w14:paraId="72E241B1" w14:textId="77777777" w:rsidR="004034CC" w:rsidRDefault="004034CC" w:rsidP="004034CC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 xml:space="preserve">1. "Сборник методик по расчету выбросов вредных в атмосферу различными производствами", Алматы. 1996 г. расчеты по п.5.2.1. </w:t>
      </w:r>
    </w:p>
    <w:p w14:paraId="6CFF11AB" w14:textId="77777777" w:rsidR="004034CC" w:rsidRDefault="004034CC" w:rsidP="004034CC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3. Методические указания по определению выбросов загрязняющих</w:t>
      </w:r>
    </w:p>
    <w:p w14:paraId="1055BC65" w14:textId="77777777" w:rsidR="004034CC" w:rsidRDefault="004034CC" w:rsidP="004034CC">
      <w:pPr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веществ в атмосферу из резервуаров РНД 211.2.02.09-2004. Астана, 2005</w:t>
      </w:r>
    </w:p>
    <w:p w14:paraId="44291820" w14:textId="77777777" w:rsidR="004034CC" w:rsidRDefault="004034CC" w:rsidP="004034CC">
      <w:pPr>
        <w:rPr>
          <w:rFonts w:ascii="Courier New" w:hAnsi="Courier New"/>
          <w:b/>
          <w:color w:val="000000"/>
          <w:szCs w:val="22"/>
        </w:rPr>
      </w:pPr>
    </w:p>
    <w:p w14:paraId="778F6E9F" w14:textId="77777777" w:rsidR="004034CC" w:rsidRDefault="004034CC" w:rsidP="004034CC">
      <w:pPr>
        <w:tabs>
          <w:tab w:val="left" w:pos="284"/>
        </w:tabs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/>
          <w:color w:val="000000"/>
        </w:rPr>
        <w:t xml:space="preserve">Давление, </w:t>
      </w:r>
      <w:proofErr w:type="spellStart"/>
      <w:r>
        <w:rPr>
          <w:rFonts w:ascii="Courier New" w:hAnsi="Courier New"/>
          <w:color w:val="000000"/>
        </w:rPr>
        <w:t>г</w:t>
      </w:r>
      <w:r>
        <w:rPr>
          <w:rFonts w:ascii="Courier New" w:hAnsi="Courier New" w:cs="Courier New"/>
          <w:color w:val="000000"/>
          <w:szCs w:val="20"/>
        </w:rPr>
        <w:t>Па</w:t>
      </w:r>
      <w:proofErr w:type="spellEnd"/>
      <w:r>
        <w:rPr>
          <w:rFonts w:ascii="Courier New" w:hAnsi="Courier New" w:cs="Courier New"/>
          <w:color w:val="000000"/>
          <w:szCs w:val="20"/>
        </w:rPr>
        <w:t xml:space="preserve">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40000</w:t>
      </w:r>
      <w:r>
        <w:rPr>
          <w:rFonts w:ascii="Courier New" w:hAnsi="Courier New" w:cs="Courier New"/>
          <w:color w:val="000000"/>
          <w:szCs w:val="20"/>
        </w:rPr>
        <w:t xml:space="preserve"> </w:t>
      </w:r>
    </w:p>
    <w:p w14:paraId="5493B249" w14:textId="77777777" w:rsidR="004034CC" w:rsidRDefault="004034CC" w:rsidP="004034CC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</w:rPr>
        <w:t>Объем, м</w:t>
      </w:r>
      <w:r>
        <w:rPr>
          <w:rFonts w:ascii="Courier New" w:hAnsi="Courier New"/>
          <w:color w:val="000000"/>
          <w:vertAlign w:val="superscript"/>
        </w:rPr>
        <w:t>3</w:t>
      </w:r>
      <w:r>
        <w:rPr>
          <w:rFonts w:ascii="Courier New" w:hAnsi="Courier New"/>
          <w:color w:val="000000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0.8</w:t>
      </w:r>
    </w:p>
    <w:p w14:paraId="412B8358" w14:textId="77777777" w:rsidR="004034CC" w:rsidRDefault="004034CC" w:rsidP="004034CC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0.33</w:t>
      </w:r>
      <w:r>
        <w:rPr>
          <w:rFonts w:ascii="Courier New" w:hAnsi="Courier New" w:cs="Courier New"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14:paraId="3D5AA53B" w14:textId="77777777" w:rsidR="004034CC" w:rsidRDefault="004034CC" w:rsidP="004034CC">
      <w:pPr>
        <w:rPr>
          <w:rFonts w:ascii="Courier New" w:hAnsi="Courier New"/>
          <w:color w:val="000000"/>
        </w:rPr>
      </w:pPr>
      <w:r>
        <w:rPr>
          <w:rFonts w:ascii="Courier New" w:hAnsi="Courier New"/>
          <w:color w:val="000000"/>
        </w:rPr>
        <w:t xml:space="preserve">Количество выбросов газа, кг/час. по формуле (5.30) </w:t>
      </w:r>
    </w:p>
    <w:p w14:paraId="59818F3D" w14:textId="77777777" w:rsidR="004034CC" w:rsidRDefault="004034CC" w:rsidP="004034CC">
      <w:pPr>
        <w:rPr>
          <w:rFonts w:ascii="Arial" w:hAnsi="Arial" w:cs="Arial"/>
          <w:b/>
          <w:color w:val="000000"/>
          <w:szCs w:val="20"/>
        </w:rPr>
      </w:pPr>
      <w:r>
        <w:rPr>
          <w:b/>
          <w:i/>
          <w:color w:val="000000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</w:t>
      </w:r>
      <w:proofErr w:type="gramStart"/>
      <w:r>
        <w:rPr>
          <w:b/>
          <w:i/>
          <w:color w:val="808080"/>
          <w:szCs w:val="20"/>
        </w:rPr>
        <w:t xml:space="preserve">= </w:t>
      </w:r>
      <w:r>
        <w:rPr>
          <w:b/>
          <w:color w:val="000000"/>
          <w:szCs w:val="20"/>
        </w:rPr>
        <w:t xml:space="preserve"> 0.004</w:t>
      </w:r>
      <w:proofErr w:type="gramEnd"/>
      <w:r>
        <w:rPr>
          <w:b/>
          <w:color w:val="000000"/>
          <w:szCs w:val="20"/>
        </w:rPr>
        <w:t xml:space="preserve"> * (40000 * 0.8/1011)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/0.33 = </w:t>
      </w:r>
      <w:r>
        <w:rPr>
          <w:rFonts w:ascii="Arial" w:hAnsi="Arial" w:cs="Arial"/>
          <w:b/>
          <w:color w:val="000000"/>
          <w:szCs w:val="20"/>
        </w:rPr>
        <w:t>0,1922495</w:t>
      </w:r>
    </w:p>
    <w:p w14:paraId="5A6109F3" w14:textId="77777777" w:rsidR="004034CC" w:rsidRDefault="004034CC" w:rsidP="004034C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14:paraId="57C7939B" w14:textId="77777777" w:rsidR="004034CC" w:rsidRDefault="004034CC" w:rsidP="004034CC">
      <w:pPr>
        <w:rPr>
          <w:rFonts w:ascii="Courier New" w:hAnsi="Courier New"/>
          <w:color w:val="000000"/>
        </w:rPr>
      </w:pP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4034CC" w14:paraId="121884AF" w14:textId="77777777" w:rsidTr="004034CC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8378" w14:textId="77777777"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Т,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441F" w14:textId="77777777"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М,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3593" w14:textId="77777777"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М,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19DA" w14:textId="77777777" w:rsidR="004034CC" w:rsidRDefault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В, т/год</w:t>
            </w:r>
          </w:p>
        </w:tc>
      </w:tr>
      <w:tr w:rsidR="00405580" w14:paraId="1086AF01" w14:textId="77777777" w:rsidTr="00405580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E1CC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401B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0,1922495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FBFD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0,053402639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EAE3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1,13042706</w:t>
            </w:r>
          </w:p>
        </w:tc>
      </w:tr>
    </w:tbl>
    <w:p w14:paraId="19F4771B" w14:textId="77777777" w:rsidR="004034CC" w:rsidRDefault="004034CC" w:rsidP="004034CC">
      <w:pPr>
        <w:rPr>
          <w:rFonts w:ascii="Courier New" w:hAnsi="Courier New"/>
          <w:b/>
          <w:color w:val="000000"/>
          <w:sz w:val="22"/>
          <w:szCs w:val="22"/>
        </w:rPr>
      </w:pPr>
    </w:p>
    <w:p w14:paraId="528A140F" w14:textId="77777777" w:rsidR="004034CC" w:rsidRDefault="004034CC" w:rsidP="004034CC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pPr w:leftFromText="180" w:rightFromText="180" w:vertAnchor="text" w:tblpY="1"/>
        <w:tblOverlap w:val="never"/>
        <w:tblW w:w="4988" w:type="pct"/>
        <w:tblLook w:val="04A0" w:firstRow="1" w:lastRow="0" w:firstColumn="1" w:lastColumn="0" w:noHBand="0" w:noVBand="1"/>
      </w:tblPr>
      <w:tblGrid>
        <w:gridCol w:w="793"/>
        <w:gridCol w:w="4133"/>
        <w:gridCol w:w="938"/>
        <w:gridCol w:w="1657"/>
        <w:gridCol w:w="1801"/>
      </w:tblGrid>
      <w:tr w:rsidR="004034CC" w14:paraId="6E76FE81" w14:textId="77777777" w:rsidTr="00405580">
        <w:trPr>
          <w:trHeight w:val="330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67B5" w14:textId="77777777"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Код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3F94" w14:textId="77777777"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Примесь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ECC7" w14:textId="77777777" w:rsidR="004034CC" w:rsidRDefault="004034CC" w:rsidP="004034CC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Cs w:val="20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Cs w:val="20"/>
                <w:vertAlign w:val="subscript"/>
              </w:rPr>
              <w:t>, %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6A3B" w14:textId="77777777"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Выброс г/с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2E68" w14:textId="77777777" w:rsidR="004034CC" w:rsidRDefault="004034CC" w:rsidP="004034CC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Cs w:val="20"/>
              </w:rPr>
              <w:t>Выброс т/период</w:t>
            </w:r>
          </w:p>
        </w:tc>
      </w:tr>
      <w:tr w:rsidR="00405580" w14:paraId="0B521426" w14:textId="77777777" w:rsidTr="00405580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99F1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0415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8EC9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Смесь углеводородов предельных С1-С5 (1502*)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6A5DC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72,46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5D7E4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0.03869554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8200A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405580">
              <w:rPr>
                <w:rFonts w:ascii="Courier New" w:hAnsi="Courier New" w:cs="Courier New"/>
                <w:color w:val="000000"/>
              </w:rPr>
              <w:t>819107448</w:t>
            </w:r>
          </w:p>
        </w:tc>
      </w:tr>
      <w:tr w:rsidR="00405580" w14:paraId="5AA52EF4" w14:textId="77777777" w:rsidTr="00405580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BAA9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lastRenderedPageBreak/>
              <w:t>0416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E2D4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Смесь углеводородов предельных С6-С10 (1503*)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E9509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26,8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8790C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0.01431190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8A817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405580">
              <w:rPr>
                <w:rFonts w:ascii="Courier New" w:hAnsi="Courier New" w:cs="Courier New"/>
                <w:color w:val="000000"/>
              </w:rPr>
              <w:t>302954452</w:t>
            </w:r>
          </w:p>
        </w:tc>
      </w:tr>
      <w:tr w:rsidR="00405580" w14:paraId="7D11D45C" w14:textId="77777777" w:rsidTr="00405580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341D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0602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FE79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Бензол (64)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D3BCE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0,35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C0B21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0.0001869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3BACC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405580">
              <w:rPr>
                <w:rFonts w:ascii="Courier New" w:hAnsi="Courier New" w:cs="Courier New"/>
                <w:color w:val="000000"/>
              </w:rPr>
              <w:t>003956495</w:t>
            </w:r>
          </w:p>
        </w:tc>
      </w:tr>
      <w:tr w:rsidR="00405580" w14:paraId="215A5A68" w14:textId="77777777" w:rsidTr="00405580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CCBA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0621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C66C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Метилбензол (349)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708AE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0,22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4E756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0.00011749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B85D7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405580">
              <w:rPr>
                <w:rFonts w:ascii="Courier New" w:hAnsi="Courier New" w:cs="Courier New"/>
                <w:color w:val="000000"/>
              </w:rPr>
              <w:t>00248694</w:t>
            </w:r>
          </w:p>
        </w:tc>
      </w:tr>
      <w:tr w:rsidR="00405580" w14:paraId="4E87C045" w14:textId="77777777" w:rsidTr="00405580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FE55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0616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BF59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Диметилбензол (смесь о-, м-, п- изомеров) (203)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8337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0,11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E8C34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5.87429E-05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57BB6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405580">
              <w:rPr>
                <w:rFonts w:ascii="Courier New" w:hAnsi="Courier New" w:cs="Courier New"/>
                <w:color w:val="000000"/>
              </w:rPr>
              <w:t>00124347</w:t>
            </w:r>
          </w:p>
        </w:tc>
      </w:tr>
      <w:tr w:rsidR="00405580" w14:paraId="34A346E7" w14:textId="77777777" w:rsidTr="00405580">
        <w:trPr>
          <w:trHeight w:val="330"/>
        </w:trPr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F806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0333</w:t>
            </w:r>
          </w:p>
        </w:tc>
        <w:tc>
          <w:tcPr>
            <w:tcW w:w="2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D9AC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Cs w:val="20"/>
              </w:rPr>
              <w:t>) (518)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546A6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Cs w:val="20"/>
              </w:rPr>
              <w:t>0,06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3F366" w14:textId="77777777" w:rsidR="00405580" w:rsidRDefault="00405580" w:rsidP="0040558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</w:rPr>
              <w:t>3.20416E-05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D4029" w14:textId="77777777" w:rsidR="00405580" w:rsidRPr="00405580" w:rsidRDefault="00405580" w:rsidP="00405580">
            <w:pPr>
              <w:rPr>
                <w:rFonts w:ascii="Courier New" w:hAnsi="Courier New" w:cs="Courier New"/>
                <w:color w:val="000000"/>
              </w:rPr>
            </w:pPr>
            <w:r w:rsidRPr="00405580">
              <w:rPr>
                <w:rFonts w:ascii="Courier New" w:hAnsi="Courier New" w:cs="Courier New"/>
                <w:color w:val="000000"/>
              </w:rPr>
              <w:t>0</w:t>
            </w:r>
            <w:r>
              <w:rPr>
                <w:rFonts w:ascii="Courier New" w:hAnsi="Courier New" w:cs="Courier New"/>
                <w:color w:val="000000"/>
              </w:rPr>
              <w:t>.</w:t>
            </w:r>
            <w:r w:rsidRPr="00405580">
              <w:rPr>
                <w:rFonts w:ascii="Courier New" w:hAnsi="Courier New" w:cs="Courier New"/>
                <w:color w:val="000000"/>
              </w:rPr>
              <w:t>000678256</w:t>
            </w:r>
          </w:p>
        </w:tc>
      </w:tr>
    </w:tbl>
    <w:p w14:paraId="76E3D5DF" w14:textId="77777777" w:rsidR="004034CC" w:rsidRDefault="004034CC" w:rsidP="004034CC">
      <w:pPr>
        <w:rPr>
          <w:rFonts w:ascii="Courier New" w:hAnsi="Courier New"/>
          <w:b/>
          <w:color w:val="000000"/>
        </w:rPr>
      </w:pPr>
    </w:p>
    <w:p w14:paraId="1D90B091" w14:textId="77777777" w:rsidR="00ED10E0" w:rsidRDefault="00ED10E0" w:rsidP="004034CC">
      <w:pPr>
        <w:rPr>
          <w:rFonts w:ascii="Courier New" w:hAnsi="Courier New"/>
          <w:b/>
          <w:color w:val="000000"/>
        </w:rPr>
      </w:pPr>
    </w:p>
    <w:p w14:paraId="52D27B86" w14:textId="4594C563" w:rsidR="004034CC" w:rsidRDefault="004034CC" w:rsidP="004034CC">
      <w:pPr>
        <w:rPr>
          <w:rFonts w:ascii="Courier New" w:hAnsi="Courier New"/>
          <w:b/>
          <w:color w:val="000000"/>
        </w:rPr>
      </w:pPr>
      <w:r>
        <w:rPr>
          <w:rFonts w:ascii="Courier New" w:hAnsi="Courier New"/>
          <w:b/>
          <w:color w:val="000000"/>
        </w:rPr>
        <w:t>3. Мобильный пункт подготовки нефти (ППН)</w:t>
      </w:r>
    </w:p>
    <w:p w14:paraId="6FD99D24" w14:textId="77777777" w:rsidR="004034CC" w:rsidRDefault="004034CC" w:rsidP="004034CC">
      <w:pPr>
        <w:rPr>
          <w:b/>
          <w:i/>
          <w:color w:val="000000"/>
          <w:sz w:val="22"/>
        </w:rPr>
      </w:pPr>
    </w:p>
    <w:p w14:paraId="0A6E69A3" w14:textId="77777777" w:rsidR="004034CC" w:rsidRDefault="004034CC" w:rsidP="004034CC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>Источник загрязнения № 0</w:t>
      </w:r>
      <w:r w:rsidR="00286713">
        <w:rPr>
          <w:rFonts w:ascii="Courier New" w:hAnsi="Courier New"/>
          <w:b/>
          <w:i/>
          <w:color w:val="000000"/>
        </w:rPr>
        <w:t>11</w:t>
      </w:r>
      <w:r w:rsidR="00972176">
        <w:rPr>
          <w:rFonts w:ascii="Courier New" w:hAnsi="Courier New"/>
          <w:b/>
          <w:i/>
          <w:color w:val="000000"/>
        </w:rPr>
        <w:t>1</w:t>
      </w:r>
      <w:r>
        <w:rPr>
          <w:rFonts w:ascii="Courier New" w:hAnsi="Courier New"/>
          <w:b/>
          <w:i/>
          <w:color w:val="000000"/>
        </w:rPr>
        <w:t xml:space="preserve">. Труба факела </w:t>
      </w:r>
    </w:p>
    <w:p w14:paraId="48D759EC" w14:textId="77777777" w:rsidR="004034CC" w:rsidRDefault="004034CC" w:rsidP="004034CC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выделения № 01 </w:t>
      </w:r>
      <w:r w:rsidR="001A3E7A" w:rsidRPr="001A3E7A">
        <w:rPr>
          <w:rFonts w:ascii="Courier New" w:hAnsi="Courier New"/>
          <w:b/>
          <w:i/>
          <w:color w:val="000000"/>
        </w:rPr>
        <w:t>Факельная установка (ФЗ</w:t>
      </w:r>
      <w:r w:rsidR="00286713">
        <w:rPr>
          <w:rFonts w:ascii="Courier New" w:hAnsi="Courier New"/>
          <w:b/>
          <w:i/>
          <w:color w:val="000000"/>
        </w:rPr>
        <w:t>Т</w:t>
      </w:r>
      <w:r w:rsidR="001A3E7A" w:rsidRPr="001A3E7A">
        <w:rPr>
          <w:rFonts w:ascii="Courier New" w:hAnsi="Courier New"/>
          <w:b/>
          <w:i/>
          <w:color w:val="000000"/>
        </w:rPr>
        <w:t>)</w:t>
      </w:r>
    </w:p>
    <w:p w14:paraId="08A1860F" w14:textId="225CFD7E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Наименование: Факельная установка (ФЗ</w:t>
      </w:r>
      <w:r w:rsidR="005A225B">
        <w:rPr>
          <w:rFonts w:ascii="Courier New" w:hAnsi="Courier New" w:cs="Courier New"/>
          <w:color w:val="000000"/>
          <w:sz w:val="22"/>
        </w:rPr>
        <w:t>Т</w:t>
      </w:r>
      <w:r>
        <w:rPr>
          <w:rFonts w:ascii="Courier New" w:hAnsi="Courier New" w:cs="Courier New"/>
          <w:color w:val="000000"/>
          <w:sz w:val="22"/>
        </w:rPr>
        <w:t>)</w:t>
      </w:r>
    </w:p>
    <w:p w14:paraId="37A0A054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Тип: Высотная</w:t>
      </w:r>
    </w:p>
    <w:p w14:paraId="283376CE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сжигаемой смеси: Некондиционная газовая и газоконденсатная смесь</w:t>
      </w:r>
    </w:p>
    <w:p w14:paraId="596190D4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месторождения: сернистое</w:t>
      </w:r>
    </w:p>
    <w:p w14:paraId="0EFE069C" w14:textId="77777777" w:rsidR="009F0475" w:rsidRDefault="008D2549" w:rsidP="009F0475">
      <w:pPr>
        <w:rPr>
          <w:rFonts w:ascii="Courier New" w:hAnsi="Courier New" w:cs="Courier New"/>
          <w:color w:val="000000"/>
          <w:sz w:val="22"/>
        </w:rPr>
      </w:pPr>
      <w:r w:rsidRPr="008D2549">
        <w:rPr>
          <w:rFonts w:ascii="Courier New" w:hAnsi="Courier New" w:cs="Courier New"/>
          <w:color w:val="000000"/>
          <w:sz w:val="22"/>
        </w:rPr>
        <w:t xml:space="preserve">Общий объем сжигаемого газа – </w:t>
      </w:r>
      <w:r w:rsidR="00EB2497" w:rsidRPr="00EB2497">
        <w:rPr>
          <w:rFonts w:ascii="Courier New" w:hAnsi="Courier New" w:cs="Courier New"/>
          <w:color w:val="000000"/>
          <w:sz w:val="22"/>
        </w:rPr>
        <w:t>0,</w:t>
      </w:r>
      <w:r w:rsidR="0095349A">
        <w:rPr>
          <w:rFonts w:ascii="Courier New" w:hAnsi="Courier New" w:cs="Courier New"/>
          <w:color w:val="000000"/>
          <w:sz w:val="22"/>
        </w:rPr>
        <w:t>122304</w:t>
      </w:r>
      <w:r w:rsidR="0032005E" w:rsidRPr="008D2549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8D2549">
        <w:rPr>
          <w:rFonts w:ascii="Courier New" w:hAnsi="Courier New" w:cs="Courier New"/>
          <w:color w:val="000000"/>
          <w:sz w:val="22"/>
        </w:rPr>
        <w:t>млн.м</w:t>
      </w:r>
      <w:proofErr w:type="gramEnd"/>
      <w:r w:rsidRPr="008D2549">
        <w:rPr>
          <w:rFonts w:ascii="Courier New" w:hAnsi="Courier New" w:cs="Courier New"/>
          <w:color w:val="000000"/>
          <w:sz w:val="22"/>
        </w:rPr>
        <w:t>3/год</w:t>
      </w:r>
    </w:p>
    <w:p w14:paraId="4250503C" w14:textId="77777777" w:rsidR="008D2549" w:rsidRDefault="008D2549" w:rsidP="009F0475">
      <w:pPr>
        <w:rPr>
          <w:rFonts w:ascii="Courier New" w:hAnsi="Courier New" w:cs="Courier New"/>
          <w:color w:val="000000"/>
          <w:sz w:val="22"/>
        </w:rPr>
      </w:pPr>
    </w:p>
    <w:p w14:paraId="1E22E52A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1.РАСЧЕТ ВСПОМОГАТЕЛЬНЫХ ПАРАМЕТРОВ</w:t>
      </w:r>
    </w:p>
    <w:p w14:paraId="3BBE4E28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0EC91C77" w14:textId="77777777" w:rsidR="0095349A" w:rsidRDefault="0095349A" w:rsidP="0095349A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Таблица процентного содержания составляющих смеси.</w:t>
      </w:r>
    </w:p>
    <w:p w14:paraId="5455C317" w14:textId="77777777" w:rsidR="0095349A" w:rsidRDefault="0095349A" w:rsidP="0095349A">
      <w:pPr>
        <w:rPr>
          <w:b/>
          <w:i/>
          <w:color w:val="000000"/>
          <w:sz w:val="22"/>
        </w:rPr>
      </w:pPr>
    </w:p>
    <w:p w14:paraId="792A3C98" w14:textId="77777777" w:rsidR="0095349A" w:rsidRDefault="0095349A" w:rsidP="0095349A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Состав смеси задавался в объемных и массовых долях.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7"/>
        <w:gridCol w:w="1469"/>
        <w:gridCol w:w="1469"/>
        <w:gridCol w:w="1469"/>
        <w:gridCol w:w="1600"/>
      </w:tblGrid>
      <w:tr w:rsidR="0095349A" w14:paraId="619E63DB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7AFE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Компонент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5224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[</w:t>
            </w:r>
            <w:proofErr w:type="gramStart"/>
            <w:r>
              <w:rPr>
                <w:b/>
                <w:i/>
                <w:color w:val="000000"/>
                <w:sz w:val="22"/>
              </w:rPr>
              <w:t>%]об</w:t>
            </w:r>
            <w:proofErr w:type="gramEnd"/>
            <w:r>
              <w:rPr>
                <w:b/>
                <w:i/>
                <w:color w:val="000000"/>
                <w:sz w:val="22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102F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[</w:t>
            </w:r>
            <w:proofErr w:type="gramStart"/>
            <w:r>
              <w:rPr>
                <w:b/>
                <w:i/>
                <w:color w:val="000000"/>
                <w:sz w:val="22"/>
              </w:rPr>
              <w:t>%]</w:t>
            </w:r>
            <w:proofErr w:type="spellStart"/>
            <w:r>
              <w:rPr>
                <w:b/>
                <w:i/>
                <w:color w:val="000000"/>
                <w:sz w:val="22"/>
              </w:rPr>
              <w:t>мас</w:t>
            </w:r>
            <w:proofErr w:type="spellEnd"/>
            <w:proofErr w:type="gramEnd"/>
            <w:r>
              <w:rPr>
                <w:b/>
                <w:i/>
                <w:color w:val="000000"/>
                <w:sz w:val="22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C47F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Молек.мас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2BC7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Плотность</w:t>
            </w:r>
          </w:p>
        </w:tc>
      </w:tr>
      <w:tr w:rsidR="0095349A" w14:paraId="6323F471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BE6C" w14:textId="77777777" w:rsidR="0095349A" w:rsidRDefault="0095349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Метан(</w:t>
            </w:r>
            <w:proofErr w:type="gramEnd"/>
            <w:r>
              <w:rPr>
                <w:color w:val="000000"/>
                <w:sz w:val="22"/>
              </w:rPr>
              <w:t>CH4)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045C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69.2364438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1012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47.6763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436E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16.043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91FB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0.7162</w:t>
            </w:r>
          </w:p>
        </w:tc>
      </w:tr>
      <w:tr w:rsidR="0095349A" w14:paraId="70DD6B27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7DF8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Этан(C2H6)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9B03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9.60686157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AF1C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12.3993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AA07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30.07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4BF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1.3424</w:t>
            </w:r>
          </w:p>
        </w:tc>
      </w:tr>
      <w:tr w:rsidR="0095349A" w14:paraId="3CF228E8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BC76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Пропан(C3H8)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0077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7.20304471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A9F9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13.6335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A001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44.097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2B97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1.9686</w:t>
            </w:r>
          </w:p>
        </w:tc>
      </w:tr>
      <w:tr w:rsidR="0095349A" w14:paraId="30130FCC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193C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Бутан(C4H10)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DB2E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3.65715035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3905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9.1239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F54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58.124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338A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2.5948</w:t>
            </w:r>
          </w:p>
        </w:tc>
      </w:tr>
      <w:tr w:rsidR="0095349A" w14:paraId="45617A27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D6B4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Пентан(C5H12)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B02C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0.02116838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80B1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6.2593185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F81F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72.151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6D5D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3.2210268</w:t>
            </w:r>
          </w:p>
        </w:tc>
      </w:tr>
      <w:tr w:rsidR="0095349A" w14:paraId="470B5A5F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FD30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Азот(N2)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E2B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6.88236012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8865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8.2761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5D30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28.016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D3C1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1.2507</w:t>
            </w:r>
          </w:p>
        </w:tc>
      </w:tr>
      <w:tr w:rsidR="0095349A" w14:paraId="3320C5C5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BE63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Диоксид </w:t>
            </w:r>
            <w:proofErr w:type="gramStart"/>
            <w:r>
              <w:rPr>
                <w:color w:val="000000"/>
                <w:sz w:val="22"/>
              </w:rPr>
              <w:t>углерода(</w:t>
            </w:r>
            <w:proofErr w:type="gramEnd"/>
            <w:r>
              <w:rPr>
                <w:color w:val="000000"/>
                <w:sz w:val="22"/>
              </w:rPr>
              <w:t>CO2)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A791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1.39186366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4A15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2.6293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CA64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44.011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3219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1.9648</w:t>
            </w:r>
          </w:p>
        </w:tc>
      </w:tr>
      <w:tr w:rsidR="0095349A" w14:paraId="62165729" w14:textId="77777777" w:rsidTr="0095349A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E47F" w14:textId="77777777" w:rsidR="0095349A" w:rsidRDefault="0095349A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Меркаптаны(</w:t>
            </w:r>
            <w:proofErr w:type="gramEnd"/>
            <w:r>
              <w:rPr>
                <w:color w:val="000000"/>
                <w:sz w:val="22"/>
              </w:rPr>
              <w:t>RSH)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8C05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0.00110735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1EB" w14:textId="77777777" w:rsidR="0095349A" w:rsidRDefault="009534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0.00228145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5D63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A7EE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2.1429</w:t>
            </w:r>
          </w:p>
        </w:tc>
      </w:tr>
    </w:tbl>
    <w:p w14:paraId="0E1AA9D9" w14:textId="77777777" w:rsidR="0095349A" w:rsidRDefault="0095349A" w:rsidP="0095349A">
      <w:pPr>
        <w:rPr>
          <w:color w:val="000000"/>
          <w:sz w:val="22"/>
        </w:rPr>
      </w:pPr>
    </w:p>
    <w:p w14:paraId="2FF2972A" w14:textId="77777777" w:rsidR="0095349A" w:rsidRDefault="0095349A" w:rsidP="0095349A">
      <w:pPr>
        <w:rPr>
          <w:color w:val="000000"/>
          <w:sz w:val="22"/>
        </w:rPr>
      </w:pPr>
    </w:p>
    <w:p w14:paraId="089DFBFB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Молярная масса смеси </w:t>
      </w:r>
      <w:r>
        <w:rPr>
          <w:b/>
          <w:i/>
          <w:color w:val="000000"/>
          <w:sz w:val="22"/>
        </w:rPr>
        <w:t>M</w:t>
      </w:r>
      <w:r>
        <w:rPr>
          <w:rFonts w:ascii="Courier New" w:hAnsi="Courier New" w:cs="Courier New"/>
          <w:color w:val="000000"/>
          <w:sz w:val="22"/>
        </w:rPr>
        <w:t>, кг/моль (прил.</w:t>
      </w:r>
      <w:proofErr w:type="gramStart"/>
      <w:r>
        <w:rPr>
          <w:rFonts w:ascii="Courier New" w:hAnsi="Courier New" w:cs="Courier New"/>
          <w:color w:val="000000"/>
          <w:sz w:val="22"/>
        </w:rPr>
        <w:t>3,(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5)): </w:t>
      </w:r>
      <w:r>
        <w:rPr>
          <w:rFonts w:ascii="Arial" w:hAnsi="Arial" w:cs="Arial"/>
          <w:b/>
          <w:color w:val="000000"/>
        </w:rPr>
        <w:t>21.8549345</w:t>
      </w:r>
    </w:p>
    <w:p w14:paraId="2FD877DE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сжигаемой смеси </w:t>
      </w:r>
      <w:proofErr w:type="spellStart"/>
      <w:r>
        <w:rPr>
          <w:b/>
          <w:i/>
          <w:color w:val="000000"/>
          <w:sz w:val="22"/>
        </w:rPr>
        <w:t>R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0.9643</w:t>
      </w:r>
    </w:p>
    <w:p w14:paraId="1E7B5585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Показатель адиабаты </w:t>
      </w:r>
      <w:r>
        <w:rPr>
          <w:b/>
          <w:i/>
          <w:color w:val="000000"/>
          <w:sz w:val="22"/>
        </w:rPr>
        <w:t>K</w:t>
      </w:r>
      <w:r>
        <w:rPr>
          <w:rFonts w:ascii="Courier New" w:hAnsi="Courier New" w:cs="Courier New"/>
          <w:color w:val="000000"/>
          <w:sz w:val="22"/>
        </w:rPr>
        <w:t xml:space="preserve"> (23): </w:t>
      </w:r>
    </w:p>
    <w:p w14:paraId="7C8C88EF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</w:rPr>
        <w:instrText>;\s\up12</w:instrText>
      </w:r>
      <w:proofErr w:type="gramStart"/>
      <w:r>
        <w:rPr>
          <w:b/>
          <w:i/>
          <w:color w:val="000000"/>
        </w:rPr>
        <w:instrText>( N</w:instrText>
      </w:r>
      <w:proofErr w:type="gramEnd"/>
      <w:r>
        <w:rPr>
          <w:b/>
          <w:i/>
          <w:color w:val="000000"/>
        </w:rPr>
        <w:instrText xml:space="preserve">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K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[i]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1.145092116</w:t>
      </w:r>
    </w:p>
    <w:p w14:paraId="366E2CD0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(</w:t>
      </w:r>
      <w:proofErr w:type="spellStart"/>
      <w:proofErr w:type="gramStart"/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)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- показатель адиабаты для индивидуальных углеводородов;</w:t>
      </w:r>
    </w:p>
    <w:p w14:paraId="3BBA084C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[i]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объемные единицы составляющих смеси, %;</w:t>
      </w:r>
    </w:p>
    <w:p w14:paraId="6ADD1231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распространения звука в смеси </w:t>
      </w:r>
      <w:proofErr w:type="spellStart"/>
      <w:r>
        <w:rPr>
          <w:b/>
          <w:i/>
          <w:color w:val="000000"/>
          <w:sz w:val="22"/>
        </w:rPr>
        <w:t>W</w:t>
      </w:r>
      <w:proofErr w:type="gramStart"/>
      <w:r>
        <w:rPr>
          <w:b/>
          <w:i/>
          <w:color w:val="000000"/>
          <w:sz w:val="22"/>
          <w:vertAlign w:val="subscript"/>
        </w:rPr>
        <w:t>зв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м/с (прил.6):</w:t>
      </w:r>
    </w:p>
    <w:p w14:paraId="3E0FBFB0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зв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91.5 * (K * (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</w:t>
      </w:r>
      <w:proofErr w:type="spellEnd"/>
      <w:r>
        <w:rPr>
          <w:b/>
          <w:i/>
          <w:color w:val="000000"/>
        </w:rPr>
        <w:t xml:space="preserve"> + 273) / M)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91.5 * (1.145092116 * (20 + 273) / 21.8549345)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358.5092471</w:t>
      </w:r>
    </w:p>
    <w:p w14:paraId="7D398D56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температура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град.C</w:t>
      </w:r>
      <w:proofErr w:type="spellEnd"/>
      <w:r>
        <w:rPr>
          <w:rFonts w:ascii="Courier New" w:hAnsi="Courier New" w:cs="Courier New"/>
          <w:color w:val="000000"/>
          <w:sz w:val="22"/>
        </w:rPr>
        <w:t>;</w:t>
      </w:r>
    </w:p>
    <w:p w14:paraId="23F02A9C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</w:t>
      </w:r>
      <w:r>
        <w:rPr>
          <w:b/>
          <w:i/>
          <w:color w:val="000000"/>
          <w:sz w:val="22"/>
        </w:rPr>
        <w:t>B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/с: </w:t>
      </w:r>
      <w:r>
        <w:rPr>
          <w:rFonts w:ascii="Arial" w:hAnsi="Arial" w:cs="Arial"/>
          <w:b/>
          <w:color w:val="000000"/>
        </w:rPr>
        <w:t>0.005777</w:t>
      </w:r>
    </w:p>
    <w:p w14:paraId="4F9F5AA5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истечения смеси </w:t>
      </w:r>
      <w:proofErr w:type="spellStart"/>
      <w:r>
        <w:rPr>
          <w:b/>
          <w:i/>
          <w:color w:val="000000"/>
          <w:sz w:val="22"/>
        </w:rPr>
        <w:t>W</w:t>
      </w:r>
      <w:proofErr w:type="gramStart"/>
      <w:r>
        <w:rPr>
          <w:b/>
          <w:i/>
          <w:color w:val="000000"/>
          <w:sz w:val="22"/>
          <w:vertAlign w:val="subscript"/>
        </w:rPr>
        <w:t>ист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м/с (3):</w:t>
      </w:r>
    </w:p>
    <w:p w14:paraId="2F6539B8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4 * B / (</w:t>
      </w:r>
      <w:proofErr w:type="spellStart"/>
      <w:r>
        <w:rPr>
          <w:b/>
          <w:i/>
          <w:color w:val="000000"/>
        </w:rPr>
        <w:t>pi</w:t>
      </w:r>
      <w:proofErr w:type="spellEnd"/>
      <w:r>
        <w:rPr>
          <w:b/>
          <w:i/>
          <w:color w:val="000000"/>
        </w:rPr>
        <w:t xml:space="preserve"> * d</w:t>
      </w:r>
      <w:r>
        <w:rPr>
          <w:b/>
          <w:i/>
          <w:color w:val="000000"/>
          <w:vertAlign w:val="superscript"/>
        </w:rPr>
        <w:t>2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4 * 0.005777 / (3.141592654 * 0.168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0.260611708</w:t>
      </w:r>
    </w:p>
    <w:p w14:paraId="59641026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Массовый расход </w:t>
      </w:r>
      <w:r>
        <w:rPr>
          <w:b/>
          <w:i/>
          <w:color w:val="000000"/>
          <w:sz w:val="22"/>
        </w:rPr>
        <w:t>G</w:t>
      </w:r>
      <w:r>
        <w:rPr>
          <w:rFonts w:ascii="Courier New" w:hAnsi="Courier New" w:cs="Courier New"/>
          <w:color w:val="000000"/>
          <w:sz w:val="22"/>
        </w:rPr>
        <w:t>, г/с (2):</w:t>
      </w:r>
    </w:p>
    <w:p w14:paraId="6ECC6681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1000 * B * </w:t>
      </w:r>
      <w:proofErr w:type="spellStart"/>
      <w:r>
        <w:rPr>
          <w:b/>
          <w:i/>
          <w:color w:val="000000"/>
        </w:rPr>
        <w:t>R</w:t>
      </w:r>
      <w:r>
        <w:rPr>
          <w:b/>
          <w:i/>
          <w:color w:val="000000"/>
          <w:vertAlign w:val="subscript"/>
        </w:rPr>
        <w:t>о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1000 * 0.005777 * 0.9643 = </w:t>
      </w:r>
      <w:r>
        <w:rPr>
          <w:rFonts w:ascii="Arial" w:hAnsi="Arial" w:cs="Arial"/>
          <w:b/>
          <w:color w:val="000000"/>
        </w:rPr>
        <w:t>5.5707611</w:t>
      </w:r>
    </w:p>
    <w:p w14:paraId="328567DD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Проверка условия </w:t>
      </w:r>
      <w:proofErr w:type="spellStart"/>
      <w:r>
        <w:rPr>
          <w:rFonts w:ascii="Courier New" w:hAnsi="Courier New" w:cs="Courier New"/>
          <w:color w:val="000000"/>
          <w:sz w:val="22"/>
        </w:rPr>
        <w:t>бессажевого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горения, т.к.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b/>
          <w:i/>
          <w:color w:val="000000"/>
          <w:sz w:val="22"/>
        </w:rPr>
        <w:t>W</w:t>
      </w:r>
      <w:proofErr w:type="gramStart"/>
      <w:r>
        <w:rPr>
          <w:b/>
          <w:i/>
          <w:color w:val="000000"/>
          <w:sz w:val="22"/>
          <w:vertAlign w:val="subscript"/>
        </w:rPr>
        <w:t>зв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=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0.000726932 &lt; 0.2 , горение сажевое.</w:t>
      </w:r>
    </w:p>
    <w:p w14:paraId="42EE4CA5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4AFF3B18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МОЩНОСТИ ВЫБРОСОВ ЗАГРЯЗНЯЮЩИХ ВЕЩЕСТВ</w:t>
      </w:r>
    </w:p>
    <w:p w14:paraId="3C8AE9CD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38382E65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Полнота сгорания углеводородной смеси </w:t>
      </w:r>
      <w:r>
        <w:rPr>
          <w:b/>
          <w:i/>
          <w:color w:val="000000"/>
          <w:sz w:val="22"/>
        </w:rPr>
        <w:t>n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0.9984</w:t>
      </w:r>
    </w:p>
    <w:p w14:paraId="5E58B91F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Массовое содержание углерода </w:t>
      </w:r>
      <w:r>
        <w:rPr>
          <w:b/>
          <w:i/>
          <w:color w:val="000000"/>
          <w:sz w:val="22"/>
        </w:rPr>
        <w:t>[C]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% (прил.3,(8)):</w:t>
      </w:r>
    </w:p>
    <w:p w14:paraId="0CC2D1B3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[C]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 xml:space="preserve">100 * 12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>;\s\up12</w:instrText>
      </w:r>
      <w:proofErr w:type="gramStart"/>
      <w:r>
        <w:rPr>
          <w:b/>
          <w:i/>
          <w:color w:val="000000"/>
          <w:lang w:val="en-US"/>
        </w:rPr>
        <w:instrText>( N</w:instrText>
      </w:r>
      <w:proofErr w:type="gramEnd"/>
      <w:r>
        <w:rPr>
          <w:b/>
          <w:i/>
          <w:color w:val="000000"/>
          <w:lang w:val="en-US"/>
        </w:rPr>
        <w:instrText xml:space="preserve">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* [</w:t>
      </w:r>
      <w:proofErr w:type="spellStart"/>
      <w:r>
        <w:rPr>
          <w:b/>
          <w:i/>
          <w:color w:val="000000"/>
          <w:lang w:val="en-US"/>
        </w:rPr>
        <w:t>i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>) / ((100-[</w:t>
      </w:r>
      <w:r>
        <w:rPr>
          <w:b/>
          <w:i/>
          <w:color w:val="000000"/>
        </w:rPr>
        <w:t>нег</w:t>
      </w:r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) * M) = </w:t>
      </w:r>
      <w:r>
        <w:rPr>
          <w:b/>
          <w:color w:val="000000"/>
          <w:lang w:val="en-US"/>
        </w:rPr>
        <w:t xml:space="preserve">100 * 12 *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* [</w:t>
      </w:r>
      <w:proofErr w:type="spellStart"/>
      <w:r>
        <w:rPr>
          <w:b/>
          <w:color w:val="000000"/>
          <w:lang w:val="en-US"/>
        </w:rPr>
        <w:t>i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) / ((100-0) * 21.8549345) = </w:t>
      </w:r>
      <w:r>
        <w:rPr>
          <w:rFonts w:ascii="Arial" w:hAnsi="Arial" w:cs="Arial"/>
          <w:b/>
          <w:color w:val="000000"/>
          <w:lang w:val="en-US"/>
        </w:rPr>
        <w:t>69.28598137</w:t>
      </w:r>
    </w:p>
    <w:p w14:paraId="28F38809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proofErr w:type="gramStart"/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число атомов углерода;</w:t>
      </w:r>
    </w:p>
    <w:p w14:paraId="21B68A1A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[нег]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общее содержание негорючих примесей, %: </w:t>
      </w:r>
      <w:r>
        <w:rPr>
          <w:rFonts w:ascii="Arial" w:hAnsi="Arial" w:cs="Arial"/>
          <w:b/>
          <w:color w:val="000000"/>
        </w:rPr>
        <w:t>2;</w:t>
      </w:r>
    </w:p>
    <w:p w14:paraId="72DCD033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величиной </w:t>
      </w:r>
      <w:r>
        <w:rPr>
          <w:b/>
          <w:i/>
          <w:color w:val="000000"/>
          <w:sz w:val="22"/>
        </w:rPr>
        <w:t>[нег]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можно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пренебречь, т.к. ее значение не превышает 3%;</w:t>
      </w:r>
    </w:p>
    <w:p w14:paraId="1C2C1CAE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мощности выброса метана, оксида углерода, оксидов азота, сажи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 (1)</w:t>
      </w:r>
    </w:p>
    <w:p w14:paraId="63550544" w14:textId="77777777" w:rsidR="0095349A" w:rsidRDefault="0095349A" w:rsidP="0095349A">
      <w:pPr>
        <w:rPr>
          <w:b/>
          <w:i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УВ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G</w:t>
      </w:r>
    </w:p>
    <w:p w14:paraId="4FB7FB89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r>
        <w:rPr>
          <w:b/>
          <w:i/>
          <w:color w:val="000000"/>
          <w:sz w:val="22"/>
        </w:rPr>
        <w:t>УВ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удельные выбросы вредных веществ, г/г;</w:t>
      </w:r>
    </w:p>
    <w:p w14:paraId="60399DF2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1D6D2B53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0.8, 0.13 - коэффициенты трансформации оксидов азота в атмосфере ([2</w:t>
      </w:r>
      <w:proofErr w:type="gramStart"/>
      <w:r>
        <w:rPr>
          <w:rFonts w:ascii="Courier New" w:hAnsi="Courier New" w:cs="Courier New"/>
          <w:color w:val="000000"/>
          <w:sz w:val="22"/>
        </w:rPr>
        <w:t>],п.</w:t>
      </w:r>
      <w:proofErr w:type="gramEnd"/>
      <w:r>
        <w:rPr>
          <w:rFonts w:ascii="Courier New" w:hAnsi="Courier New" w:cs="Courier New"/>
          <w:color w:val="000000"/>
          <w:sz w:val="22"/>
        </w:rPr>
        <w:t>2.2.4)</w:t>
      </w:r>
    </w:p>
    <w:p w14:paraId="0023E3E7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602"/>
        <w:gridCol w:w="1736"/>
      </w:tblGrid>
      <w:tr w:rsidR="0095349A" w14:paraId="20481F5C" w14:textId="77777777" w:rsidTr="009534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B2BC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E1BD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F93B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УВ г/г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4A16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M г/с</w:t>
            </w:r>
          </w:p>
        </w:tc>
      </w:tr>
      <w:tr w:rsidR="0095349A" w14:paraId="5AFFB1D1" w14:textId="77777777" w:rsidTr="009534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DF72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D5C8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2A6E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9074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0.111415222</w:t>
            </w:r>
          </w:p>
        </w:tc>
      </w:tr>
      <w:tr w:rsidR="0095349A" w14:paraId="7810DC20" w14:textId="77777777" w:rsidTr="009534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8C8C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A6BB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5E6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0.8*0.003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6CF5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0.0133698</w:t>
            </w:r>
          </w:p>
        </w:tc>
      </w:tr>
      <w:tr w:rsidR="0095349A" w14:paraId="2643EA09" w14:textId="77777777" w:rsidTr="009534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B1C2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3C4F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A4EC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0.13*0.003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E63F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0.0021726</w:t>
            </w:r>
          </w:p>
        </w:tc>
      </w:tr>
      <w:tr w:rsidR="0095349A" w14:paraId="7A069096" w14:textId="77777777" w:rsidTr="009534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2B5F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95A8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 (727*)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2612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6ACB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0.002785381</w:t>
            </w:r>
          </w:p>
        </w:tc>
      </w:tr>
      <w:tr w:rsidR="0095349A" w14:paraId="78F50D8B" w14:textId="77777777" w:rsidTr="009534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B616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63E6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5CB4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951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0.011141522</w:t>
            </w:r>
          </w:p>
        </w:tc>
      </w:tr>
    </w:tbl>
    <w:p w14:paraId="6C157485" w14:textId="77777777" w:rsidR="0095349A" w:rsidRDefault="0095349A" w:rsidP="0095349A">
      <w:pPr>
        <w:rPr>
          <w:color w:val="000000"/>
          <w:sz w:val="22"/>
        </w:rPr>
      </w:pPr>
    </w:p>
    <w:p w14:paraId="0E24093B" w14:textId="77777777" w:rsidR="0095349A" w:rsidRDefault="0095349A" w:rsidP="0095349A">
      <w:pPr>
        <w:rPr>
          <w:color w:val="000000"/>
          <w:sz w:val="22"/>
        </w:rPr>
      </w:pPr>
    </w:p>
    <w:p w14:paraId="1782DA1A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диоксида углерода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co</w:t>
      </w:r>
      <w:proofErr w:type="gramStart"/>
      <w:r>
        <w:rPr>
          <w:b/>
          <w:i/>
          <w:color w:val="000000"/>
          <w:sz w:val="22"/>
          <w:vertAlign w:val="subscript"/>
        </w:rPr>
        <w:t>2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 (6):</w:t>
      </w:r>
    </w:p>
    <w:p w14:paraId="11F5DDBB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M</w:t>
      </w:r>
      <w:r>
        <w:rPr>
          <w:b/>
          <w:i/>
          <w:color w:val="000000"/>
          <w:sz w:val="22"/>
          <w:vertAlign w:val="subscript"/>
          <w:lang w:val="en-US"/>
        </w:rPr>
        <w:t>co2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0.01 * G * (3.67 * n * [C]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+ [</w:t>
      </w:r>
      <w:proofErr w:type="gramStart"/>
      <w:r>
        <w:rPr>
          <w:b/>
          <w:i/>
          <w:color w:val="000000"/>
          <w:lang w:val="en-US"/>
        </w:rPr>
        <w:t>CO2]</w:t>
      </w:r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lang w:val="en-US"/>
        </w:rPr>
        <w:t>)-M</w:t>
      </w:r>
      <w:r>
        <w:rPr>
          <w:b/>
          <w:i/>
          <w:color w:val="000000"/>
          <w:vertAlign w:val="subscript"/>
          <w:lang w:val="en-US"/>
        </w:rPr>
        <w:t>co</w:t>
      </w:r>
      <w:r>
        <w:rPr>
          <w:b/>
          <w:i/>
          <w:color w:val="000000"/>
          <w:lang w:val="en-US"/>
        </w:rPr>
        <w:t>-M</w:t>
      </w:r>
      <w:r>
        <w:rPr>
          <w:b/>
          <w:i/>
          <w:color w:val="000000"/>
          <w:vertAlign w:val="subscript"/>
          <w:lang w:val="en-US"/>
        </w:rPr>
        <w:t>ch4</w:t>
      </w:r>
      <w:r>
        <w:rPr>
          <w:b/>
          <w:i/>
          <w:color w:val="000000"/>
          <w:lang w:val="en-US"/>
        </w:rPr>
        <w:t>-M</w:t>
      </w:r>
      <w:r>
        <w:rPr>
          <w:b/>
          <w:i/>
          <w:color w:val="000000"/>
          <w:vertAlign w:val="subscript"/>
          <w:lang w:val="en-US"/>
        </w:rPr>
        <w:t>c</w:t>
      </w:r>
      <w:r>
        <w:rPr>
          <w:b/>
          <w:i/>
          <w:color w:val="000000"/>
          <w:lang w:val="en-US"/>
        </w:rPr>
        <w:t xml:space="preserve"> = </w:t>
      </w:r>
      <w:r>
        <w:rPr>
          <w:b/>
          <w:color w:val="000000"/>
          <w:lang w:val="en-US"/>
        </w:rPr>
        <w:t xml:space="preserve">0.01 * 5.5707611 * (3.67 * 0.9984000 * 69.2859814 + 2.6293000)-0.1114152-0.0027854-0.0111415 = </w:t>
      </w:r>
      <w:r>
        <w:rPr>
          <w:rFonts w:ascii="Arial" w:hAnsi="Arial" w:cs="Arial"/>
          <w:b/>
          <w:color w:val="000000"/>
          <w:lang w:val="en-US"/>
        </w:rPr>
        <w:t>14.16377175</w:t>
      </w:r>
    </w:p>
    <w:p w14:paraId="204810F3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[</w:t>
      </w:r>
      <w:proofErr w:type="gramStart"/>
      <w:r>
        <w:rPr>
          <w:b/>
          <w:i/>
          <w:color w:val="000000"/>
          <w:sz w:val="22"/>
        </w:rPr>
        <w:t>CO2]</w:t>
      </w:r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массовое содержание диоксида углерода, %;</w:t>
      </w:r>
    </w:p>
    <w:p w14:paraId="07BEEEBB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 мощность выброса оксида углерода, г/с;</w:t>
      </w:r>
    </w:p>
    <w:p w14:paraId="42D9351B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ch</w:t>
      </w:r>
      <w:proofErr w:type="gramStart"/>
      <w:r>
        <w:rPr>
          <w:b/>
          <w:i/>
          <w:color w:val="000000"/>
          <w:sz w:val="22"/>
          <w:vertAlign w:val="subscript"/>
        </w:rPr>
        <w:t>4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мощность выброса метана, г/с;</w:t>
      </w:r>
    </w:p>
    <w:p w14:paraId="21D716FD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мощность выброса сажи, г/с;</w:t>
      </w:r>
    </w:p>
    <w:p w14:paraId="5399BB01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Массовое содержание серы </w:t>
      </w:r>
      <w:r>
        <w:rPr>
          <w:b/>
          <w:i/>
          <w:color w:val="000000"/>
          <w:sz w:val="22"/>
        </w:rPr>
        <w:t>[S]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%:</w:t>
      </w:r>
    </w:p>
    <w:p w14:paraId="4BA80010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[S]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>;\s\up12</w:instrText>
      </w:r>
      <w:proofErr w:type="gramStart"/>
      <w:r>
        <w:rPr>
          <w:b/>
          <w:i/>
          <w:color w:val="000000"/>
          <w:lang w:val="en-US"/>
        </w:rPr>
        <w:instrText>( N</w:instrText>
      </w:r>
      <w:proofErr w:type="gramEnd"/>
      <w:r>
        <w:rPr>
          <w:b/>
          <w:i/>
          <w:color w:val="000000"/>
          <w:lang w:val="en-US"/>
        </w:rPr>
        <w:instrText xml:space="preserve">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([</w:t>
      </w:r>
      <w:proofErr w:type="spellStart"/>
      <w:r>
        <w:rPr>
          <w:b/>
          <w:i/>
          <w:color w:val="000000"/>
          <w:lang w:val="en-US"/>
        </w:rPr>
        <w:t>i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* A</w:t>
      </w:r>
      <w:r>
        <w:rPr>
          <w:b/>
          <w:i/>
          <w:color w:val="000000"/>
          <w:vertAlign w:val="subscript"/>
          <w:lang w:val="en-US"/>
        </w:rPr>
        <w:t>s</w:t>
      </w:r>
      <w:r>
        <w:rPr>
          <w:b/>
          <w:i/>
          <w:color w:val="000000"/>
          <w:lang w:val="en-US"/>
        </w:rPr>
        <w:t xml:space="preserve"> * 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/ </w:t>
      </w:r>
      <w:proofErr w:type="spellStart"/>
      <w:r>
        <w:rPr>
          <w:b/>
          <w:i/>
          <w:color w:val="000000"/>
          <w:lang w:val="en-US"/>
        </w:rPr>
        <w:t>M</w:t>
      </w:r>
      <w:r>
        <w:rPr>
          <w:b/>
          <w:i/>
          <w:color w:val="000000"/>
          <w:vertAlign w:val="subscript"/>
          <w:lang w:val="en-US"/>
        </w:rPr>
        <w:t>s</w:t>
      </w:r>
      <w:proofErr w:type="spellEnd"/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([</w:t>
      </w:r>
      <w:proofErr w:type="spellStart"/>
      <w:r>
        <w:rPr>
          <w:b/>
          <w:color w:val="000000"/>
          <w:lang w:val="en-US"/>
        </w:rPr>
        <w:t>i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м</w:t>
      </w:r>
      <w:r>
        <w:rPr>
          <w:b/>
          <w:color w:val="000000"/>
          <w:lang w:val="en-US"/>
        </w:rPr>
        <w:t xml:space="preserve"> * 32.064 * 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/ </w:t>
      </w:r>
      <w:proofErr w:type="spellStart"/>
      <w:r>
        <w:rPr>
          <w:b/>
          <w:color w:val="000000"/>
          <w:lang w:val="en-US"/>
        </w:rPr>
        <w:t>M</w:t>
      </w:r>
      <w:r>
        <w:rPr>
          <w:b/>
          <w:color w:val="000000"/>
          <w:vertAlign w:val="subscript"/>
          <w:lang w:val="en-US"/>
        </w:rPr>
        <w:t>s</w:t>
      </w:r>
      <w:proofErr w:type="spellEnd"/>
      <w:r>
        <w:rPr>
          <w:b/>
          <w:color w:val="000000"/>
          <w:lang w:val="en-US"/>
        </w:rPr>
        <w:t xml:space="preserve">) = </w:t>
      </w:r>
      <w:r>
        <w:rPr>
          <w:rFonts w:ascii="Arial" w:hAnsi="Arial" w:cs="Arial"/>
          <w:b/>
          <w:color w:val="000000"/>
          <w:lang w:val="en-US"/>
        </w:rPr>
        <w:t>0.001524009</w:t>
      </w:r>
    </w:p>
    <w:p w14:paraId="07173278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A</w:t>
      </w:r>
      <w:r>
        <w:rPr>
          <w:b/>
          <w:i/>
          <w:color w:val="000000"/>
          <w:sz w:val="22"/>
          <w:vertAlign w:val="subscript"/>
        </w:rPr>
        <w:t>s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атомная масса серы;</w:t>
      </w:r>
    </w:p>
    <w:p w14:paraId="1FF7D21A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количество атомов серы;</w:t>
      </w:r>
    </w:p>
    <w:p w14:paraId="0144053E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</w:t>
      </w:r>
      <w:proofErr w:type="gramStart"/>
      <w:r>
        <w:rPr>
          <w:rFonts w:ascii="Courier New" w:hAnsi="Courier New" w:cs="Courier New"/>
          <w:color w:val="000000"/>
          <w:sz w:val="22"/>
        </w:rPr>
        <w:t>молярная масса составляющей смеси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содержащая атомы серы;</w:t>
      </w:r>
    </w:p>
    <w:p w14:paraId="2989CE2D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[i]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массовые единицы составляющих смеси, %;</w:t>
      </w:r>
    </w:p>
    <w:p w14:paraId="26B76619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диоксида серы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so</w:t>
      </w:r>
      <w:proofErr w:type="gramStart"/>
      <w:r>
        <w:rPr>
          <w:b/>
          <w:i/>
          <w:color w:val="000000"/>
          <w:sz w:val="22"/>
          <w:vertAlign w:val="subscript"/>
        </w:rPr>
        <w:t>2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 (7):</w:t>
      </w:r>
    </w:p>
    <w:p w14:paraId="64D49293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so2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0.02 * [S]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</w:rPr>
        <w:t xml:space="preserve"> * G * n = </w:t>
      </w:r>
      <w:r>
        <w:rPr>
          <w:b/>
          <w:color w:val="000000"/>
        </w:rPr>
        <w:t xml:space="preserve">0.02 * 0.001524009 * 5.5707611 * 0.9984 = </w:t>
      </w:r>
      <w:r>
        <w:rPr>
          <w:rFonts w:ascii="Arial" w:hAnsi="Arial" w:cs="Arial"/>
          <w:b/>
          <w:color w:val="000000"/>
        </w:rPr>
        <w:t>0.000169526</w:t>
      </w:r>
    </w:p>
    <w:p w14:paraId="4A081085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меркаптана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rsh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 (9):</w:t>
      </w:r>
    </w:p>
    <w:p w14:paraId="326E8AE5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  <w:proofErr w:type="spellStart"/>
      <w:r>
        <w:rPr>
          <w:b/>
          <w:i/>
          <w:color w:val="000000"/>
          <w:sz w:val="22"/>
          <w:lang w:val="en-US"/>
        </w:rPr>
        <w:t>M</w:t>
      </w:r>
      <w:r>
        <w:rPr>
          <w:b/>
          <w:i/>
          <w:color w:val="000000"/>
          <w:sz w:val="22"/>
          <w:vertAlign w:val="subscript"/>
          <w:lang w:val="en-US"/>
        </w:rPr>
        <w:t>rsh</w:t>
      </w:r>
      <w:proofErr w:type="spellEnd"/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0.01 * [RSH]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* G * (1-n) = </w:t>
      </w:r>
      <w:r>
        <w:rPr>
          <w:b/>
          <w:color w:val="000000"/>
          <w:lang w:val="en-US"/>
        </w:rPr>
        <w:t xml:space="preserve">0.01 * 0.00228145 * 5.5707611 * (1-0.9984) = </w:t>
      </w:r>
      <w:r>
        <w:rPr>
          <w:rFonts w:ascii="Arial" w:hAnsi="Arial" w:cs="Arial"/>
          <w:b/>
          <w:color w:val="000000"/>
          <w:lang w:val="en-US"/>
        </w:rPr>
        <w:t>0.000000203</w:t>
      </w:r>
    </w:p>
    <w:p w14:paraId="55D33F18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</w:p>
    <w:p w14:paraId="242855A2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3.РАСЧЕТ ТЕМПЕРАТУРЫ ВЫБРАСЫВАЕМОЙ ГАЗОВОЗДУШНОЙ СМЕСИ</w:t>
      </w:r>
    </w:p>
    <w:p w14:paraId="3A6A007E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0FA1B70C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нг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ккал/м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9749.68</w:t>
      </w:r>
    </w:p>
    <w:p w14:paraId="49F7EF98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lastRenderedPageBreak/>
        <w:t>Доля энергии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теряемая за счет излучения </w:t>
      </w:r>
      <w:r>
        <w:rPr>
          <w:b/>
          <w:i/>
          <w:color w:val="000000"/>
          <w:sz w:val="22"/>
        </w:rPr>
        <w:t>E</w:t>
      </w:r>
      <w:r>
        <w:rPr>
          <w:rFonts w:ascii="Courier New" w:hAnsi="Courier New" w:cs="Courier New"/>
          <w:color w:val="000000"/>
          <w:sz w:val="22"/>
        </w:rPr>
        <w:t xml:space="preserve"> (11):</w:t>
      </w:r>
    </w:p>
    <w:p w14:paraId="47AF88D0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E = </w:t>
      </w:r>
      <w:r>
        <w:rPr>
          <w:b/>
          <w:i/>
          <w:color w:val="000000"/>
        </w:rPr>
        <w:t>0.048 * (M)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0.048 * (21.8549345)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0.224</w:t>
      </w:r>
    </w:p>
    <w:p w14:paraId="3420714D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Объемное содержание кислорода </w:t>
      </w:r>
      <w:r>
        <w:rPr>
          <w:b/>
          <w:i/>
          <w:color w:val="000000"/>
          <w:sz w:val="22"/>
        </w:rPr>
        <w:t>[O</w:t>
      </w:r>
      <w:proofErr w:type="gramStart"/>
      <w:r>
        <w:rPr>
          <w:b/>
          <w:i/>
          <w:color w:val="000000"/>
          <w:sz w:val="22"/>
        </w:rPr>
        <w:t>2]</w:t>
      </w:r>
      <w:r>
        <w:rPr>
          <w:b/>
          <w:i/>
          <w:color w:val="000000"/>
          <w:sz w:val="22"/>
          <w:vertAlign w:val="subscript"/>
        </w:rPr>
        <w:t>о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%:</w:t>
      </w:r>
    </w:p>
    <w:p w14:paraId="5BA7535D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[O</w:t>
      </w:r>
      <w:proofErr w:type="gramStart"/>
      <w:r>
        <w:rPr>
          <w:b/>
          <w:i/>
          <w:color w:val="000000"/>
          <w:sz w:val="22"/>
          <w:lang w:val="en-US"/>
        </w:rPr>
        <w:t>2]</w:t>
      </w:r>
      <w:r>
        <w:rPr>
          <w:b/>
          <w:i/>
          <w:color w:val="000000"/>
          <w:sz w:val="22"/>
          <w:vertAlign w:val="subscript"/>
        </w:rPr>
        <w:t>о</w:t>
      </w:r>
      <w:proofErr w:type="gramEnd"/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([</w:t>
      </w:r>
      <w:proofErr w:type="spellStart"/>
      <w:r>
        <w:rPr>
          <w:b/>
          <w:i/>
          <w:color w:val="000000"/>
          <w:lang w:val="en-US"/>
        </w:rPr>
        <w:t>i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 * </w:t>
      </w:r>
      <w:proofErr w:type="spellStart"/>
      <w:r>
        <w:rPr>
          <w:b/>
          <w:i/>
          <w:color w:val="000000"/>
          <w:lang w:val="en-US"/>
        </w:rPr>
        <w:t>A</w:t>
      </w:r>
      <w:r>
        <w:rPr>
          <w:b/>
          <w:i/>
          <w:color w:val="000000"/>
          <w:vertAlign w:val="subscript"/>
          <w:lang w:val="en-US"/>
        </w:rPr>
        <w:t>o</w:t>
      </w:r>
      <w:proofErr w:type="spellEnd"/>
      <w:r>
        <w:rPr>
          <w:b/>
          <w:i/>
          <w:color w:val="000000"/>
          <w:lang w:val="en-US"/>
        </w:rPr>
        <w:t xml:space="preserve"> * 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/ M</w:t>
      </w:r>
      <w:r>
        <w:rPr>
          <w:b/>
          <w:i/>
          <w:color w:val="000000"/>
          <w:vertAlign w:val="subscript"/>
          <w:lang w:val="en-US"/>
        </w:rPr>
        <w:t>o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([</w:t>
      </w:r>
      <w:proofErr w:type="spellStart"/>
      <w:r>
        <w:rPr>
          <w:b/>
          <w:color w:val="000000"/>
          <w:lang w:val="en-US"/>
        </w:rPr>
        <w:t>i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 * 16 * 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/ M</w:t>
      </w:r>
      <w:r>
        <w:rPr>
          <w:b/>
          <w:color w:val="000000"/>
          <w:vertAlign w:val="subscript"/>
          <w:lang w:val="en-US"/>
        </w:rPr>
        <w:t>o</w:t>
      </w:r>
      <w:r>
        <w:rPr>
          <w:b/>
          <w:color w:val="000000"/>
          <w:lang w:val="en-US"/>
        </w:rPr>
        <w:t xml:space="preserve">) = </w:t>
      </w:r>
      <w:r>
        <w:rPr>
          <w:rFonts w:ascii="Arial" w:hAnsi="Arial" w:cs="Arial"/>
          <w:b/>
          <w:color w:val="000000"/>
          <w:lang w:val="en-US"/>
        </w:rPr>
        <w:t>1.012011477</w:t>
      </w:r>
    </w:p>
    <w:p w14:paraId="3D36000F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proofErr w:type="gramStart"/>
      <w:r>
        <w:rPr>
          <w:b/>
          <w:i/>
          <w:color w:val="000000"/>
          <w:sz w:val="22"/>
        </w:rPr>
        <w:t>A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атомная масса кислорода;</w:t>
      </w:r>
    </w:p>
    <w:p w14:paraId="5BAD2128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количество атомов кислорода;</w:t>
      </w:r>
    </w:p>
    <w:p w14:paraId="1BDDCFFA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молярная масса составляющей смеси содержащая атомы кислорода;</w:t>
      </w:r>
    </w:p>
    <w:p w14:paraId="2780787F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Стехиометрическое количество воздуха для сжигания 1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углеводородной смеси и природного газа </w:t>
      </w:r>
      <w:proofErr w:type="spellStart"/>
      <w:proofErr w:type="gramStart"/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(13):</w:t>
      </w:r>
    </w:p>
    <w:p w14:paraId="069B6F57" w14:textId="77777777" w:rsidR="0095349A" w:rsidRDefault="0095349A" w:rsidP="0095349A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V</w:t>
      </w:r>
      <w:r>
        <w:rPr>
          <w:b/>
          <w:i/>
          <w:color w:val="000000"/>
          <w:sz w:val="22"/>
          <w:vertAlign w:val="subscript"/>
          <w:lang w:val="en-US"/>
        </w:rPr>
        <w:t>o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0.0476 * (1.5 * [H2</w:t>
      </w:r>
      <w:proofErr w:type="gramStart"/>
      <w:r>
        <w:rPr>
          <w:b/>
          <w:i/>
          <w:color w:val="000000"/>
          <w:lang w:val="en-US"/>
        </w:rPr>
        <w:t>S]</w:t>
      </w:r>
      <w:r>
        <w:rPr>
          <w:b/>
          <w:i/>
          <w:color w:val="000000"/>
          <w:vertAlign w:val="subscript"/>
        </w:rPr>
        <w:t>о</w:t>
      </w:r>
      <w:proofErr w:type="gramEnd"/>
      <w:r>
        <w:rPr>
          <w:b/>
          <w:i/>
          <w:color w:val="000000"/>
          <w:lang w:val="en-US"/>
        </w:rPr>
        <w:t xml:space="preserve"> +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((x + y / 4) * [</w:t>
      </w:r>
      <w:proofErr w:type="spellStart"/>
      <w:r>
        <w:rPr>
          <w:b/>
          <w:i/>
          <w:color w:val="000000"/>
          <w:lang w:val="en-US"/>
        </w:rPr>
        <w:t>CxHy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>)-[O2]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  <w:lang w:val="en-US"/>
        </w:rPr>
        <w:t xml:space="preserve">0.0476 * (1.5 * 0 +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((x + y / 4) * [</w:t>
      </w:r>
      <w:proofErr w:type="spellStart"/>
      <w:r>
        <w:rPr>
          <w:b/>
          <w:color w:val="000000"/>
          <w:lang w:val="en-US"/>
        </w:rPr>
        <w:t>CxHy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)-1.012011477) = </w:t>
      </w:r>
      <w:r>
        <w:rPr>
          <w:rFonts w:ascii="Arial" w:hAnsi="Arial" w:cs="Arial"/>
          <w:b/>
          <w:color w:val="000000"/>
          <w:lang w:val="en-US"/>
        </w:rPr>
        <w:t>10.99754872</w:t>
      </w:r>
    </w:p>
    <w:p w14:paraId="140B0FDC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x</w:t>
      </w:r>
      <w:r>
        <w:rPr>
          <w:rFonts w:ascii="Courier New" w:hAnsi="Courier New" w:cs="Courier New"/>
          <w:color w:val="000000"/>
          <w:sz w:val="22"/>
        </w:rPr>
        <w:t xml:space="preserve"> - число атомов углерода;</w:t>
      </w:r>
    </w:p>
    <w:p w14:paraId="076C27B1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y</w:t>
      </w:r>
      <w:r>
        <w:rPr>
          <w:rFonts w:ascii="Courier New" w:hAnsi="Courier New" w:cs="Courier New"/>
          <w:color w:val="000000"/>
          <w:sz w:val="22"/>
        </w:rPr>
        <w:t xml:space="preserve"> - число атомов водорода;</w:t>
      </w:r>
    </w:p>
    <w:p w14:paraId="5B3B70B0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газовоздушной смеси, полученное при сжигании 1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углеводородной смеси и природного газа </w:t>
      </w:r>
      <w:proofErr w:type="spellStart"/>
      <w:r>
        <w:rPr>
          <w:b/>
          <w:i/>
          <w:color w:val="000000"/>
          <w:sz w:val="22"/>
        </w:rPr>
        <w:t>V</w:t>
      </w:r>
      <w:proofErr w:type="gramStart"/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(12):</w:t>
      </w:r>
    </w:p>
    <w:p w14:paraId="125F0368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 + 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o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 + 10.99754872 = </w:t>
      </w:r>
      <w:r>
        <w:rPr>
          <w:rFonts w:ascii="Arial" w:hAnsi="Arial" w:cs="Arial"/>
          <w:b/>
          <w:color w:val="000000"/>
        </w:rPr>
        <w:t>11.99754872</w:t>
      </w:r>
    </w:p>
    <w:p w14:paraId="62125CBC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Предварительная теплоемкость газовоздушной смеси </w:t>
      </w:r>
      <w:proofErr w:type="spellStart"/>
      <w:r>
        <w:rPr>
          <w:b/>
          <w:i/>
          <w:color w:val="000000"/>
          <w:sz w:val="22"/>
        </w:rPr>
        <w:t>C</w:t>
      </w:r>
      <w:proofErr w:type="gramStart"/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ккал/(м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град.С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): </w:t>
      </w:r>
      <w:r>
        <w:rPr>
          <w:rFonts w:ascii="Arial" w:hAnsi="Arial" w:cs="Arial"/>
          <w:b/>
          <w:color w:val="000000"/>
        </w:rPr>
        <w:t>0.4</w:t>
      </w:r>
    </w:p>
    <w:p w14:paraId="757C7BB9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Ориентировочное значение температуры горения </w:t>
      </w:r>
      <w:proofErr w:type="spellStart"/>
      <w:proofErr w:type="gram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град.С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(10): </w:t>
      </w:r>
    </w:p>
    <w:p w14:paraId="43A369D5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Т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нг</w:t>
      </w:r>
      <w:proofErr w:type="spellEnd"/>
      <w:r>
        <w:rPr>
          <w:b/>
          <w:i/>
          <w:color w:val="000000"/>
        </w:rPr>
        <w:t xml:space="preserve"> * (1-E) * n) / (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C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 xml:space="preserve">20 + (9749.68 * (1-0.224) * 0.9984) / (11.99754872 * 0.4) = </w:t>
      </w:r>
      <w:r>
        <w:rPr>
          <w:rFonts w:ascii="Arial" w:hAnsi="Arial" w:cs="Arial"/>
          <w:b/>
          <w:color w:val="000000"/>
        </w:rPr>
        <w:t>1593.997875</w:t>
      </w:r>
    </w:p>
    <w:p w14:paraId="6F1FF382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gramStart"/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температура смеси или газа, </w:t>
      </w:r>
      <w:proofErr w:type="spellStart"/>
      <w:r>
        <w:rPr>
          <w:rFonts w:ascii="Courier New" w:hAnsi="Courier New" w:cs="Courier New"/>
          <w:color w:val="000000"/>
          <w:sz w:val="22"/>
        </w:rPr>
        <w:t>град.C</w:t>
      </w:r>
      <w:proofErr w:type="spellEnd"/>
      <w:r>
        <w:rPr>
          <w:rFonts w:ascii="Courier New" w:hAnsi="Courier New" w:cs="Courier New"/>
          <w:color w:val="000000"/>
          <w:sz w:val="22"/>
        </w:rPr>
        <w:t>;</w:t>
      </w:r>
    </w:p>
    <w:p w14:paraId="37CDA7FB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при условие, что </w:t>
      </w:r>
      <w:proofErr w:type="gramStart"/>
      <w:r>
        <w:rPr>
          <w:rFonts w:ascii="Courier New" w:hAnsi="Courier New" w:cs="Courier New"/>
          <w:color w:val="000000"/>
          <w:sz w:val="22"/>
        </w:rPr>
        <w:t>1500&lt; =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 T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&lt;1800 , </w:t>
      </w:r>
      <w:proofErr w:type="spellStart"/>
      <w:r>
        <w:rPr>
          <w:b/>
          <w:i/>
          <w:color w:val="000000"/>
          <w:sz w:val="22"/>
        </w:rPr>
        <w:t>C</w:t>
      </w:r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0.39</w:t>
      </w:r>
    </w:p>
    <w:p w14:paraId="67B2156F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горения </w:t>
      </w:r>
      <w:proofErr w:type="spellStart"/>
      <w:proofErr w:type="gram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град.С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(10): </w:t>
      </w:r>
    </w:p>
    <w:p w14:paraId="35ED2794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Т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нг</w:t>
      </w:r>
      <w:proofErr w:type="spellEnd"/>
      <w:r>
        <w:rPr>
          <w:b/>
          <w:i/>
          <w:color w:val="000000"/>
        </w:rPr>
        <w:t xml:space="preserve"> * (1-E) * n) / (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C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 xml:space="preserve">20 + (9749.68 * (1-0.224) * 0.9984) / (11.99754872 * 0.39) = </w:t>
      </w:r>
      <w:r>
        <w:rPr>
          <w:rFonts w:ascii="Arial" w:hAnsi="Arial" w:cs="Arial"/>
          <w:b/>
          <w:color w:val="000000"/>
        </w:rPr>
        <w:t>1634.356795</w:t>
      </w:r>
    </w:p>
    <w:p w14:paraId="661433F4" w14:textId="77777777" w:rsidR="0095349A" w:rsidRDefault="0095349A" w:rsidP="0095349A">
      <w:pPr>
        <w:rPr>
          <w:rFonts w:ascii="Arial" w:hAnsi="Arial" w:cs="Arial"/>
          <w:b/>
          <w:color w:val="000000"/>
        </w:rPr>
      </w:pPr>
    </w:p>
    <w:p w14:paraId="3019F3A7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4.РАСЧЕТ РАСХОДА ВЫБРАСЫВАЕМОЙ ГАЗОВОЗДУШНОЙ СМЕСИ</w:t>
      </w:r>
    </w:p>
    <w:p w14:paraId="6EA5299A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5139F447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  <w:sz w:val="22"/>
        </w:rPr>
        <w:t>V</w:t>
      </w:r>
      <w:proofErr w:type="gramStart"/>
      <w:r>
        <w:rPr>
          <w:b/>
          <w:i/>
          <w:color w:val="000000"/>
          <w:sz w:val="22"/>
          <w:vertAlign w:val="subscript"/>
        </w:rPr>
        <w:t>1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/c (14): </w:t>
      </w:r>
    </w:p>
    <w:p w14:paraId="375D2109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1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B * 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 * (273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г</w:t>
      </w:r>
      <w:proofErr w:type="spellEnd"/>
      <w:r>
        <w:rPr>
          <w:b/>
          <w:i/>
          <w:color w:val="000000"/>
        </w:rPr>
        <w:t xml:space="preserve">) / 273 = </w:t>
      </w:r>
      <w:r>
        <w:rPr>
          <w:b/>
          <w:color w:val="000000"/>
        </w:rPr>
        <w:t xml:space="preserve">0.005777 * 11.99754872 * (273 + 1634.356795) / 273 = </w:t>
      </w:r>
      <w:r>
        <w:rPr>
          <w:rFonts w:ascii="Arial" w:hAnsi="Arial" w:cs="Arial"/>
          <w:b/>
          <w:color w:val="000000"/>
        </w:rPr>
        <w:t>0.484243928</w:t>
      </w:r>
    </w:p>
    <w:p w14:paraId="0AC91690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Длина факела </w:t>
      </w:r>
      <w:proofErr w:type="spellStart"/>
      <w:r>
        <w:rPr>
          <w:b/>
          <w:i/>
          <w:color w:val="000000"/>
          <w:sz w:val="22"/>
        </w:rPr>
        <w:t>L</w:t>
      </w:r>
      <w:proofErr w:type="gramStart"/>
      <w:r>
        <w:rPr>
          <w:b/>
          <w:i/>
          <w:color w:val="000000"/>
          <w:sz w:val="22"/>
          <w:vertAlign w:val="subscript"/>
        </w:rPr>
        <w:t>фн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м:</w:t>
      </w:r>
    </w:p>
    <w:p w14:paraId="5F733FF1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L</w:t>
      </w:r>
      <w:r>
        <w:rPr>
          <w:b/>
          <w:i/>
          <w:color w:val="000000"/>
          <w:sz w:val="22"/>
          <w:vertAlign w:val="subscript"/>
        </w:rPr>
        <w:t>фн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15 * d = </w:t>
      </w:r>
      <w:r>
        <w:rPr>
          <w:b/>
          <w:color w:val="000000"/>
        </w:rPr>
        <w:t xml:space="preserve">15 * 0.168 = </w:t>
      </w:r>
      <w:r>
        <w:rPr>
          <w:rFonts w:ascii="Arial" w:hAnsi="Arial" w:cs="Arial"/>
          <w:b/>
          <w:color w:val="000000"/>
        </w:rPr>
        <w:t>2.52</w:t>
      </w:r>
    </w:p>
    <w:p w14:paraId="6368F224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Высота источника выброса вредных веществ </w:t>
      </w:r>
      <w:r>
        <w:rPr>
          <w:b/>
          <w:i/>
          <w:color w:val="000000"/>
          <w:sz w:val="22"/>
        </w:rPr>
        <w:t>H</w:t>
      </w:r>
      <w:r>
        <w:rPr>
          <w:rFonts w:ascii="Courier New" w:hAnsi="Courier New" w:cs="Courier New"/>
          <w:color w:val="000000"/>
          <w:sz w:val="22"/>
        </w:rPr>
        <w:t>, м (16):</w:t>
      </w:r>
    </w:p>
    <w:p w14:paraId="4C1E3701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H = </w:t>
      </w:r>
      <w:proofErr w:type="spellStart"/>
      <w:r>
        <w:rPr>
          <w:b/>
          <w:i/>
          <w:color w:val="000000"/>
        </w:rPr>
        <w:t>L</w:t>
      </w:r>
      <w:r>
        <w:rPr>
          <w:b/>
          <w:i/>
          <w:color w:val="000000"/>
          <w:vertAlign w:val="subscript"/>
        </w:rPr>
        <w:t>фн</w:t>
      </w:r>
      <w:proofErr w:type="spellEnd"/>
      <w:r>
        <w:rPr>
          <w:b/>
          <w:i/>
          <w:color w:val="000000"/>
        </w:rPr>
        <w:t xml:space="preserve"> + </w:t>
      </w:r>
      <w:proofErr w:type="spellStart"/>
      <w:r>
        <w:rPr>
          <w:b/>
          <w:i/>
          <w:color w:val="000000"/>
        </w:rPr>
        <w:t>h</w:t>
      </w:r>
      <w:r>
        <w:rPr>
          <w:b/>
          <w:i/>
          <w:color w:val="000000"/>
          <w:vertAlign w:val="subscript"/>
        </w:rPr>
        <w:t>в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2.52 + 10 = </w:t>
      </w:r>
      <w:r>
        <w:rPr>
          <w:rFonts w:ascii="Arial" w:hAnsi="Arial" w:cs="Arial"/>
          <w:b/>
          <w:color w:val="000000"/>
        </w:rPr>
        <w:t>12.52</w:t>
      </w:r>
    </w:p>
    <w:p w14:paraId="3E30F8BB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r>
        <w:rPr>
          <w:b/>
          <w:i/>
          <w:color w:val="000000"/>
          <w:sz w:val="22"/>
        </w:rPr>
        <w:t>h</w:t>
      </w:r>
      <w:proofErr w:type="gramStart"/>
      <w:r>
        <w:rPr>
          <w:b/>
          <w:i/>
          <w:color w:val="000000"/>
          <w:sz w:val="22"/>
          <w:vertAlign w:val="subscript"/>
        </w:rPr>
        <w:t>в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высота факельной установки от уровня земли, м;</w:t>
      </w:r>
    </w:p>
    <w:p w14:paraId="77C2EFD4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0C778650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5.РАСЧЕТ СРЕДНЕЙ СКОРОСТИ ПОСТУПЛЕНИЯ В АТМОСФЕРУ ГАЗОВОЗДУШНОЙ СМЕСИ ИЗ ИСТОЧНИКА ВЫБРОСА (</w:t>
      </w:r>
      <w:proofErr w:type="spellStart"/>
      <w:r>
        <w:rPr>
          <w:rFonts w:ascii="Courier New" w:hAnsi="Courier New" w:cs="Courier New"/>
          <w:color w:val="000000"/>
          <w:sz w:val="22"/>
        </w:rPr>
        <w:t>W</w:t>
      </w:r>
      <w:r>
        <w:rPr>
          <w:rFonts w:ascii="Courier New" w:hAnsi="Courier New" w:cs="Courier New"/>
          <w:color w:val="000000"/>
          <w:sz w:val="22"/>
          <w:vertAlign w:val="subscript"/>
        </w:rPr>
        <w:t>o</w:t>
      </w:r>
      <w:proofErr w:type="spellEnd"/>
      <w:r>
        <w:rPr>
          <w:rFonts w:ascii="Courier New" w:hAnsi="Courier New" w:cs="Courier New"/>
          <w:color w:val="000000"/>
          <w:sz w:val="22"/>
        </w:rPr>
        <w:t>)</w:t>
      </w:r>
    </w:p>
    <w:p w14:paraId="60686CEC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21278CFA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Диаметр факела </w:t>
      </w:r>
      <w:proofErr w:type="spellStart"/>
      <w:r>
        <w:rPr>
          <w:b/>
          <w:i/>
          <w:color w:val="000000"/>
          <w:sz w:val="22"/>
        </w:rPr>
        <w:t>D</w:t>
      </w:r>
      <w:proofErr w:type="gramStart"/>
      <w:r>
        <w:rPr>
          <w:b/>
          <w:i/>
          <w:color w:val="000000"/>
          <w:sz w:val="22"/>
          <w:vertAlign w:val="subscript"/>
        </w:rPr>
        <w:t>ф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 (29):</w:t>
      </w:r>
    </w:p>
    <w:p w14:paraId="0558143D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D</w:t>
      </w:r>
      <w:r>
        <w:rPr>
          <w:b/>
          <w:i/>
          <w:color w:val="000000"/>
          <w:sz w:val="22"/>
          <w:vertAlign w:val="subscript"/>
        </w:rPr>
        <w:t>ф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0.14 * </w:t>
      </w:r>
      <w:proofErr w:type="spellStart"/>
      <w:r>
        <w:rPr>
          <w:b/>
          <w:i/>
          <w:color w:val="000000"/>
        </w:rPr>
        <w:t>L</w:t>
      </w:r>
      <w:r>
        <w:rPr>
          <w:b/>
          <w:i/>
          <w:color w:val="000000"/>
          <w:vertAlign w:val="subscript"/>
        </w:rPr>
        <w:t>фн</w:t>
      </w:r>
      <w:proofErr w:type="spellEnd"/>
      <w:r>
        <w:rPr>
          <w:b/>
          <w:i/>
          <w:color w:val="000000"/>
        </w:rPr>
        <w:t xml:space="preserve"> + 0.49 * d = </w:t>
      </w:r>
      <w:r>
        <w:rPr>
          <w:b/>
          <w:color w:val="000000"/>
        </w:rPr>
        <w:t xml:space="preserve">0.14 * 2.52 + 0.49 * 0.168 = </w:t>
      </w:r>
      <w:r>
        <w:rPr>
          <w:rFonts w:ascii="Arial" w:hAnsi="Arial" w:cs="Arial"/>
          <w:b/>
          <w:color w:val="000000"/>
        </w:rPr>
        <w:t>0.43512</w:t>
      </w:r>
    </w:p>
    <w:p w14:paraId="1F0D0B3B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Средняя скорость поступления в атмосферу газовоздушной смеси (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)</w:t>
      </w:r>
      <w:proofErr w:type="gramEnd"/>
      <w:r>
        <w:rPr>
          <w:rFonts w:ascii="Courier New" w:hAnsi="Courier New" w:cs="Courier New"/>
          <w:color w:val="000000"/>
          <w:sz w:val="22"/>
        </w:rPr>
        <w:t>, (м/с):</w:t>
      </w:r>
    </w:p>
    <w:p w14:paraId="52748A35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1.27 * V</w:t>
      </w:r>
      <w:r>
        <w:rPr>
          <w:b/>
          <w:i/>
          <w:color w:val="000000"/>
          <w:vertAlign w:val="subscript"/>
        </w:rPr>
        <w:t>1</w:t>
      </w:r>
      <w:r>
        <w:rPr>
          <w:b/>
          <w:i/>
          <w:color w:val="000000"/>
        </w:rPr>
        <w:t xml:space="preserve"> / D</w:t>
      </w:r>
      <w:r>
        <w:rPr>
          <w:b/>
          <w:i/>
          <w:color w:val="000000"/>
          <w:vertAlign w:val="subscript"/>
        </w:rPr>
        <w:t>ф</w:t>
      </w:r>
      <w:r>
        <w:rPr>
          <w:b/>
          <w:i/>
          <w:color w:val="000000"/>
          <w:vertAlign w:val="superscript"/>
        </w:rPr>
        <w:t>2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1.27 * 0.484243928 / 0.43512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3.248252736</w:t>
      </w:r>
    </w:p>
    <w:p w14:paraId="5BE700CC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6.РАСЧЕТ ВАЛОВЫХ ВЫБРОСОВ ЗАГРЯЗНЯЮЩИХ ВЕЩЕСТВ</w:t>
      </w:r>
    </w:p>
    <w:p w14:paraId="48168161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</w:p>
    <w:p w14:paraId="226E35F7" w14:textId="77777777" w:rsidR="0095349A" w:rsidRDefault="0095349A" w:rsidP="0095349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i-ого вредного вещества рассчитывается по формуле </w:t>
      </w:r>
      <w:proofErr w:type="spellStart"/>
      <w:r>
        <w:rPr>
          <w:b/>
          <w:i/>
          <w:color w:val="000000"/>
          <w:sz w:val="22"/>
        </w:rPr>
        <w:t>П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 (30):</w:t>
      </w:r>
    </w:p>
    <w:p w14:paraId="79190265" w14:textId="77777777" w:rsidR="0095349A" w:rsidRDefault="0095349A" w:rsidP="0095349A">
      <w:pPr>
        <w:rPr>
          <w:b/>
          <w:i/>
          <w:color w:val="000000"/>
        </w:rPr>
      </w:pPr>
      <w:proofErr w:type="spellStart"/>
      <w:r>
        <w:rPr>
          <w:b/>
          <w:i/>
          <w:color w:val="000000"/>
          <w:sz w:val="22"/>
        </w:rPr>
        <w:lastRenderedPageBreak/>
        <w:t>П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0.0036 * </w:t>
      </w:r>
      <w:r>
        <w:rPr>
          <w:b/>
          <w:i/>
          <w:color w:val="000000"/>
        </w:rPr>
        <w:sym w:font="Symbol" w:char="F074"/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proofErr w:type="spellEnd"/>
    </w:p>
    <w:p w14:paraId="4F7DC956" w14:textId="77777777" w:rsidR="0095349A" w:rsidRDefault="0095349A" w:rsidP="0095349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sym w:font="Symbol" w:char="F074"/>
      </w:r>
      <w:r>
        <w:rPr>
          <w:rFonts w:ascii="Courier New" w:hAnsi="Courier New" w:cs="Courier New"/>
          <w:color w:val="000000"/>
          <w:sz w:val="22"/>
        </w:rPr>
        <w:t xml:space="preserve"> - продолжительность работы факельной установки, ч/год: </w:t>
      </w:r>
      <w:r>
        <w:rPr>
          <w:rFonts w:ascii="Arial" w:hAnsi="Arial" w:cs="Arial"/>
          <w:b/>
          <w:color w:val="000000"/>
        </w:rPr>
        <w:t>5880;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"/>
        <w:gridCol w:w="5192"/>
        <w:gridCol w:w="1688"/>
        <w:gridCol w:w="1816"/>
      </w:tblGrid>
      <w:tr w:rsidR="0095349A" w14:paraId="68BF192A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D0C5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D7F5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82F0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D5C0" w14:textId="77777777" w:rsidR="0095349A" w:rsidRDefault="0095349A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5349A" w14:paraId="21E6F57B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4830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0A71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62F2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0.111415222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CC36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2.358437419</w:t>
            </w:r>
          </w:p>
        </w:tc>
      </w:tr>
      <w:tr w:rsidR="0095349A" w14:paraId="48D7B456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3C90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21BB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A5FF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0.013369827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2823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0.28301249</w:t>
            </w:r>
          </w:p>
        </w:tc>
      </w:tr>
      <w:tr w:rsidR="0095349A" w14:paraId="7EDCEB44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171E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581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03E8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0.002172597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9E0B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0.04598953</w:t>
            </w:r>
          </w:p>
        </w:tc>
      </w:tr>
      <w:tr w:rsidR="0095349A" w14:paraId="0205D50D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7AFF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8D08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 (727*)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6A9C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0.002785381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C26E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0.058960935</w:t>
            </w:r>
          </w:p>
        </w:tc>
      </w:tr>
      <w:tr w:rsidR="0095349A" w14:paraId="561529AC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F418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022D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77CD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0.011141522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CC31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0.235843742</w:t>
            </w:r>
          </w:p>
        </w:tc>
      </w:tr>
      <w:tr w:rsidR="0095349A" w14:paraId="5DD3D2BD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9C55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0380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0B20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Диоксид углерода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E7A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14.16377175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DC78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299.8187205</w:t>
            </w:r>
          </w:p>
        </w:tc>
      </w:tr>
      <w:tr w:rsidR="0095349A" w14:paraId="466D9AE4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9346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AC82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Сера диоксид (Ангидрид сернистый, </w:t>
            </w:r>
            <w:proofErr w:type="spellStart"/>
            <w:r>
              <w:rPr>
                <w:color w:val="000000"/>
                <w:sz w:val="22"/>
              </w:rPr>
              <w:t>Серни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ED64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0.000169526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9F7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0.003588528</w:t>
            </w:r>
          </w:p>
        </w:tc>
      </w:tr>
      <w:tr w:rsidR="0095349A" w14:paraId="215551A0" w14:textId="77777777" w:rsidTr="0095349A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0593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1715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60F" w14:textId="77777777" w:rsidR="0095349A" w:rsidRDefault="0095349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Меркаптаны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C873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0.000000203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DD29" w14:textId="77777777" w:rsidR="0095349A" w:rsidRDefault="0095349A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0.000004305</w:t>
            </w:r>
          </w:p>
        </w:tc>
      </w:tr>
    </w:tbl>
    <w:p w14:paraId="612937E5" w14:textId="77777777"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14:paraId="0552450E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0003, Дыхательный клапан</w:t>
      </w:r>
    </w:p>
    <w:p w14:paraId="402FDD0A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0003 01, Резервуары хранения нефти V-2000м3</w:t>
      </w:r>
    </w:p>
    <w:p w14:paraId="073F8FE5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C7FEDB4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14:paraId="42CEDDF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5273DA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 5.</w:t>
      </w:r>
    </w:p>
    <w:p w14:paraId="1D75FEF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52C36A3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выброса, </w:t>
      </w:r>
      <w:r>
        <w:rPr>
          <w:b/>
          <w:i/>
          <w:color w:val="000000"/>
          <w:sz w:val="22"/>
        </w:rPr>
        <w:t xml:space="preserve">VV = </w:t>
      </w:r>
      <w:r>
        <w:rPr>
          <w:rFonts w:ascii="Arial" w:hAnsi="Arial" w:cs="Arial"/>
          <w:b/>
          <w:color w:val="000000"/>
        </w:rPr>
        <w:t>Выбросы паров нефти и бензинов</w:t>
      </w:r>
    </w:p>
    <w:p w14:paraId="2DCF0FC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NPNAME = </w:t>
      </w:r>
      <w:r>
        <w:rPr>
          <w:rFonts w:ascii="Arial" w:hAnsi="Arial" w:cs="Arial"/>
          <w:b/>
          <w:color w:val="000000"/>
        </w:rPr>
        <w:t>Сырая нефть</w:t>
      </w:r>
    </w:p>
    <w:p w14:paraId="7B9C53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Минимальная температура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TMIN = </w:t>
      </w:r>
      <w:r>
        <w:rPr>
          <w:rFonts w:ascii="Arial" w:hAnsi="Arial" w:cs="Arial"/>
          <w:b/>
          <w:color w:val="000000"/>
        </w:rPr>
        <w:t>10</w:t>
      </w:r>
    </w:p>
    <w:p w14:paraId="37386CA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Kt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0.42</w:t>
      </w:r>
    </w:p>
    <w:p w14:paraId="0AAD6BE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KTMIN = </w:t>
      </w:r>
      <w:r>
        <w:rPr>
          <w:rFonts w:ascii="Arial" w:hAnsi="Arial" w:cs="Arial"/>
          <w:b/>
          <w:color w:val="000000"/>
        </w:rPr>
        <w:t>0.42</w:t>
      </w:r>
    </w:p>
    <w:p w14:paraId="3A126FD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температура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TMAX = </w:t>
      </w:r>
      <w:r>
        <w:rPr>
          <w:rFonts w:ascii="Arial" w:hAnsi="Arial" w:cs="Arial"/>
          <w:b/>
          <w:color w:val="000000"/>
        </w:rPr>
        <w:t>30</w:t>
      </w:r>
    </w:p>
    <w:p w14:paraId="70585D0B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Kt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0.74</w:t>
      </w:r>
    </w:p>
    <w:p w14:paraId="08F6711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KTMAX = </w:t>
      </w:r>
      <w:r>
        <w:rPr>
          <w:rFonts w:ascii="Arial" w:hAnsi="Arial" w:cs="Arial"/>
          <w:b/>
          <w:color w:val="000000"/>
        </w:rPr>
        <w:t>0.74</w:t>
      </w:r>
    </w:p>
    <w:p w14:paraId="715CA5F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"буферная емкость" (все типы резервуаров)</w:t>
      </w:r>
    </w:p>
    <w:p w14:paraId="0A57DA3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Наземный вертикальный</w:t>
      </w:r>
    </w:p>
    <w:p w14:paraId="675A14D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2000</w:t>
      </w:r>
    </w:p>
    <w:p w14:paraId="05DD644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14:paraId="195DB7A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14:paraId="3B5BB87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А, Б, В</w:t>
      </w:r>
    </w:p>
    <w:p w14:paraId="48C19B6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Kpsr</w:t>
      </w:r>
      <w:proofErr w:type="spellEnd"/>
      <w:r>
        <w:rPr>
          <w:rFonts w:ascii="Courier New" w:hAnsi="Courier New" w:cs="Courier New"/>
          <w:color w:val="000000"/>
          <w:sz w:val="22"/>
        </w:rPr>
        <w:t>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4673B24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Kpmax</w:t>
      </w:r>
      <w:proofErr w:type="spellEnd"/>
      <w:r>
        <w:rPr>
          <w:rFonts w:ascii="Courier New" w:hAnsi="Courier New" w:cs="Courier New"/>
          <w:color w:val="000000"/>
          <w:sz w:val="22"/>
        </w:rPr>
        <w:t>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14:paraId="5F8A60C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5AAF5AC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0.1</w:t>
      </w:r>
    </w:p>
    <w:p w14:paraId="14397B4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2000</w:t>
      </w:r>
    </w:p>
    <w:p w14:paraId="7C3A179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Количество жидкости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закачиваемое в резервуар в течение года, т/год,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77259</w:t>
      </w:r>
    </w:p>
    <w:p w14:paraId="5BA912A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смеси, т/м3, </w:t>
      </w:r>
      <w:r>
        <w:rPr>
          <w:b/>
          <w:i/>
          <w:color w:val="000000"/>
          <w:sz w:val="22"/>
        </w:rPr>
        <w:t xml:space="preserve">RO = </w:t>
      </w:r>
      <w:r>
        <w:rPr>
          <w:rFonts w:ascii="Arial" w:hAnsi="Arial" w:cs="Arial"/>
          <w:b/>
          <w:color w:val="000000"/>
        </w:rPr>
        <w:t>0.815</w:t>
      </w:r>
    </w:p>
    <w:p w14:paraId="003CFC5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Годовая оборачиваемость резервуара (5.1.8), </w:t>
      </w:r>
      <w:r>
        <w:rPr>
          <w:b/>
          <w:i/>
          <w:color w:val="000000"/>
          <w:sz w:val="22"/>
        </w:rPr>
        <w:t xml:space="preserve">NN = </w:t>
      </w:r>
      <w:r>
        <w:rPr>
          <w:b/>
          <w:i/>
          <w:color w:val="000000"/>
        </w:rPr>
        <w:t xml:space="preserve">B / (RO · V) = </w:t>
      </w:r>
      <w:r>
        <w:rPr>
          <w:b/>
          <w:color w:val="000000"/>
        </w:rPr>
        <w:t xml:space="preserve">77259 / (0.815 · 2000) = </w:t>
      </w:r>
      <w:r>
        <w:rPr>
          <w:rFonts w:ascii="Arial" w:hAnsi="Arial" w:cs="Arial"/>
          <w:b/>
          <w:color w:val="000000"/>
        </w:rPr>
        <w:t>47.4</w:t>
      </w:r>
    </w:p>
    <w:p w14:paraId="3EAA4D0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(Прил. 10), </w:t>
      </w:r>
      <w:r>
        <w:rPr>
          <w:b/>
          <w:i/>
          <w:color w:val="000000"/>
          <w:sz w:val="22"/>
        </w:rPr>
        <w:t xml:space="preserve">KOB = </w:t>
      </w:r>
      <w:r>
        <w:rPr>
          <w:rFonts w:ascii="Arial" w:hAnsi="Arial" w:cs="Arial"/>
          <w:b/>
          <w:color w:val="000000"/>
        </w:rPr>
        <w:t>1.908</w:t>
      </w:r>
    </w:p>
    <w:p w14:paraId="26591BAC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Максимальный объем паровоздушной смеси, вытесняемой</w:t>
      </w:r>
    </w:p>
    <w:p w14:paraId="4387647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из резервуара во время его закачки, м3/час, </w:t>
      </w:r>
      <w:r>
        <w:rPr>
          <w:b/>
          <w:i/>
          <w:color w:val="000000"/>
          <w:sz w:val="22"/>
        </w:rPr>
        <w:t xml:space="preserve">VCMAX = </w:t>
      </w:r>
      <w:r>
        <w:rPr>
          <w:rFonts w:ascii="Arial" w:hAnsi="Arial" w:cs="Arial"/>
          <w:b/>
          <w:color w:val="000000"/>
        </w:rPr>
        <w:t>40</w:t>
      </w:r>
    </w:p>
    <w:p w14:paraId="3C25C79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Давление паров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</w:t>
      </w:r>
      <w:r>
        <w:rPr>
          <w:b/>
          <w:i/>
          <w:color w:val="000000"/>
          <w:sz w:val="22"/>
        </w:rPr>
        <w:t xml:space="preserve">PS = </w:t>
      </w:r>
      <w:r>
        <w:rPr>
          <w:rFonts w:ascii="Arial" w:hAnsi="Arial" w:cs="Arial"/>
          <w:b/>
          <w:color w:val="000000"/>
        </w:rPr>
        <w:t>24</w:t>
      </w:r>
    </w:p>
    <w:p w14:paraId="106641E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P = </w:t>
      </w:r>
      <w:r>
        <w:rPr>
          <w:rFonts w:ascii="Arial" w:hAnsi="Arial" w:cs="Arial"/>
          <w:b/>
          <w:color w:val="000000"/>
        </w:rPr>
        <w:t>24</w:t>
      </w:r>
    </w:p>
    <w:p w14:paraId="3DFAD2D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KB = </w:t>
      </w:r>
      <w:r>
        <w:rPr>
          <w:rFonts w:ascii="Arial" w:hAnsi="Arial" w:cs="Arial"/>
          <w:b/>
          <w:color w:val="000000"/>
        </w:rPr>
        <w:t>1</w:t>
      </w:r>
    </w:p>
    <w:p w14:paraId="5A7699F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начала кипения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TKIP = </w:t>
      </w:r>
      <w:r>
        <w:rPr>
          <w:rFonts w:ascii="Arial" w:hAnsi="Arial" w:cs="Arial"/>
          <w:b/>
          <w:color w:val="000000"/>
        </w:rPr>
        <w:t>34</w:t>
      </w:r>
    </w:p>
    <w:p w14:paraId="12FD136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Молекулярная масса паров смеси, кг/</w:t>
      </w:r>
      <w:proofErr w:type="spellStart"/>
      <w:r>
        <w:rPr>
          <w:rFonts w:ascii="Courier New" w:hAnsi="Courier New" w:cs="Courier New"/>
          <w:color w:val="000000"/>
          <w:sz w:val="22"/>
        </w:rPr>
        <w:t>кмоль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MRS = </w:t>
      </w:r>
      <w:r>
        <w:rPr>
          <w:b/>
          <w:i/>
          <w:color w:val="000000"/>
        </w:rPr>
        <w:t xml:space="preserve">0.6 · TKIP + 45 = </w:t>
      </w:r>
      <w:r>
        <w:rPr>
          <w:b/>
          <w:color w:val="000000"/>
        </w:rPr>
        <w:t xml:space="preserve">0.6 · 34 + 45 = </w:t>
      </w:r>
      <w:r>
        <w:rPr>
          <w:rFonts w:ascii="Arial" w:hAnsi="Arial" w:cs="Arial"/>
          <w:b/>
          <w:color w:val="000000"/>
        </w:rPr>
        <w:t>65.4</w:t>
      </w:r>
    </w:p>
    <w:p w14:paraId="11DE80F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Среднегодовые выбросы паров нефтепродукта, т/год (5.2.2),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24 · 65.4 · (0.74 · 1 + 0.42) · 0.1 · 1.908 · 77259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0.815) = </w:t>
      </w:r>
      <w:r>
        <w:rPr>
          <w:rFonts w:ascii="Arial" w:hAnsi="Arial" w:cs="Arial"/>
          <w:b/>
          <w:color w:val="000000"/>
        </w:rPr>
        <w:t>0.968</w:t>
      </w:r>
    </w:p>
    <w:p w14:paraId="2005FA5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24 · 65.4 · 0.74 · 0.1 · 1 · 40)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0.0757</w:t>
      </w:r>
    </w:p>
    <w:p w14:paraId="2062A6F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3AB2746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80E52FD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892945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6A51C50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0.968 / 100 = </w:t>
      </w:r>
      <w:r>
        <w:rPr>
          <w:rFonts w:ascii="Arial" w:hAnsi="Arial" w:cs="Arial"/>
          <w:b/>
          <w:color w:val="000000"/>
        </w:rPr>
        <w:t>0.701</w:t>
      </w:r>
    </w:p>
    <w:p w14:paraId="5E00FF0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0.0757 / 100 = </w:t>
      </w:r>
      <w:r>
        <w:rPr>
          <w:rFonts w:ascii="Arial" w:hAnsi="Arial" w:cs="Arial"/>
          <w:b/>
          <w:color w:val="000000"/>
        </w:rPr>
        <w:t>0.0549</w:t>
      </w:r>
    </w:p>
    <w:p w14:paraId="6743923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64C50E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8C92F8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930ED9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25177F6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0.968 / 100 = </w:t>
      </w:r>
      <w:r>
        <w:rPr>
          <w:rFonts w:ascii="Arial" w:hAnsi="Arial" w:cs="Arial"/>
          <w:b/>
          <w:color w:val="000000"/>
        </w:rPr>
        <w:t>0.2594</w:t>
      </w:r>
    </w:p>
    <w:p w14:paraId="117EE8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0.0757 / 100 = </w:t>
      </w:r>
      <w:r>
        <w:rPr>
          <w:rFonts w:ascii="Arial" w:hAnsi="Arial" w:cs="Arial"/>
          <w:b/>
          <w:color w:val="000000"/>
        </w:rPr>
        <w:t>0.0203</w:t>
      </w:r>
    </w:p>
    <w:p w14:paraId="4CA5D54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0F34721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5FFC840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561952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3BA3AAC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0.968 / 100 = </w:t>
      </w:r>
      <w:r>
        <w:rPr>
          <w:rFonts w:ascii="Arial" w:hAnsi="Arial" w:cs="Arial"/>
          <w:b/>
          <w:color w:val="000000"/>
        </w:rPr>
        <w:t>0.00339</w:t>
      </w:r>
    </w:p>
    <w:p w14:paraId="10DB2B0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0.0757 / 100 = </w:t>
      </w:r>
      <w:r>
        <w:rPr>
          <w:rFonts w:ascii="Arial" w:hAnsi="Arial" w:cs="Arial"/>
          <w:b/>
          <w:color w:val="000000"/>
        </w:rPr>
        <w:t>0.000265</w:t>
      </w:r>
    </w:p>
    <w:p w14:paraId="430D53E6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1588188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B6E3C9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7F171BD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3493B66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0.968 / 100 = </w:t>
      </w:r>
      <w:r>
        <w:rPr>
          <w:rFonts w:ascii="Arial" w:hAnsi="Arial" w:cs="Arial"/>
          <w:b/>
          <w:color w:val="000000"/>
        </w:rPr>
        <w:t>0.00213</w:t>
      </w:r>
    </w:p>
    <w:p w14:paraId="21C8BF1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0.0757 / 100 = </w:t>
      </w:r>
      <w:r>
        <w:rPr>
          <w:rFonts w:ascii="Arial" w:hAnsi="Arial" w:cs="Arial"/>
          <w:b/>
          <w:color w:val="000000"/>
        </w:rPr>
        <w:t>0.0001665</w:t>
      </w:r>
    </w:p>
    <w:p w14:paraId="2D58C2D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138270C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223EC8E2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DAD518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5D1E8B0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0.968 / 100 = </w:t>
      </w:r>
      <w:r>
        <w:rPr>
          <w:rFonts w:ascii="Arial" w:hAnsi="Arial" w:cs="Arial"/>
          <w:b/>
          <w:color w:val="000000"/>
        </w:rPr>
        <w:t>0.001065</w:t>
      </w:r>
    </w:p>
    <w:p w14:paraId="77C9631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0.0757 / 100 = </w:t>
      </w:r>
      <w:r>
        <w:rPr>
          <w:rFonts w:ascii="Arial" w:hAnsi="Arial" w:cs="Arial"/>
          <w:b/>
          <w:color w:val="000000"/>
        </w:rPr>
        <w:t>0.0000833</w:t>
      </w:r>
    </w:p>
    <w:p w14:paraId="03EB3C61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278129A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36E9516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45A194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4F8879A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0.968 / 100 = </w:t>
      </w:r>
      <w:r>
        <w:rPr>
          <w:rFonts w:ascii="Arial" w:hAnsi="Arial" w:cs="Arial"/>
          <w:b/>
          <w:color w:val="000000"/>
        </w:rPr>
        <w:t>0.000581</w:t>
      </w:r>
    </w:p>
    <w:p w14:paraId="41B0ED9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0.0757 / 100 = </w:t>
      </w:r>
      <w:r>
        <w:rPr>
          <w:rFonts w:ascii="Arial" w:hAnsi="Arial" w:cs="Arial"/>
          <w:b/>
          <w:color w:val="000000"/>
        </w:rPr>
        <w:t>0.0000454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A3474" w14:paraId="137906A2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8A7B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553E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0D1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A522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4C5DE41D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434E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C1A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237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E3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0.000581</w:t>
            </w:r>
          </w:p>
        </w:tc>
      </w:tr>
      <w:tr w:rsidR="007A3474" w14:paraId="79784834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112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4FE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FE8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78AC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0.701</w:t>
            </w:r>
          </w:p>
        </w:tc>
      </w:tr>
      <w:tr w:rsidR="007A3474" w14:paraId="71BCD627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FE6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BE0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57F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DD9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0.2594</w:t>
            </w:r>
          </w:p>
        </w:tc>
      </w:tr>
      <w:tr w:rsidR="007A3474" w14:paraId="2EEE9812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9BC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82F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688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3BD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0.00339</w:t>
            </w:r>
          </w:p>
        </w:tc>
      </w:tr>
      <w:tr w:rsidR="007A3474" w14:paraId="50BFC3E6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A789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E0B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1A20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3B6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0.001065</w:t>
            </w:r>
          </w:p>
        </w:tc>
      </w:tr>
      <w:tr w:rsidR="007A3474" w14:paraId="5EF68FE9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3FB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42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792B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5CA3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0.00213</w:t>
            </w:r>
          </w:p>
        </w:tc>
      </w:tr>
    </w:tbl>
    <w:p w14:paraId="33FBCE6A" w14:textId="77777777" w:rsidR="007A3474" w:rsidRDefault="007A3474" w:rsidP="007A3474">
      <w:pPr>
        <w:rPr>
          <w:color w:val="000000"/>
          <w:sz w:val="22"/>
        </w:rPr>
      </w:pPr>
    </w:p>
    <w:p w14:paraId="5E2A7A25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</w:p>
    <w:p w14:paraId="1E9CBBC7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0004, Дыхательный клапан</w:t>
      </w:r>
    </w:p>
    <w:p w14:paraId="7DDC8F11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0004 01, Резервуары хранения нефти V-2000м3</w:t>
      </w:r>
    </w:p>
    <w:p w14:paraId="11696DD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4A7DC40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14:paraId="06B9427E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C389AF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 5.</w:t>
      </w:r>
    </w:p>
    <w:p w14:paraId="729CC7BF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3A7CD1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выброса, </w:t>
      </w:r>
      <w:r>
        <w:rPr>
          <w:b/>
          <w:i/>
          <w:color w:val="000000"/>
          <w:sz w:val="22"/>
        </w:rPr>
        <w:t xml:space="preserve">VV = </w:t>
      </w:r>
      <w:r>
        <w:rPr>
          <w:rFonts w:ascii="Arial" w:hAnsi="Arial" w:cs="Arial"/>
          <w:b/>
          <w:color w:val="000000"/>
        </w:rPr>
        <w:t>Выбросы паров нефти и бензинов</w:t>
      </w:r>
    </w:p>
    <w:p w14:paraId="5772E78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NPNAME = </w:t>
      </w:r>
      <w:r>
        <w:rPr>
          <w:rFonts w:ascii="Arial" w:hAnsi="Arial" w:cs="Arial"/>
          <w:b/>
          <w:color w:val="000000"/>
        </w:rPr>
        <w:t>Сырая нефть</w:t>
      </w:r>
    </w:p>
    <w:p w14:paraId="6E2A1F6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Минимальная температура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TMIN = </w:t>
      </w:r>
      <w:r>
        <w:rPr>
          <w:rFonts w:ascii="Arial" w:hAnsi="Arial" w:cs="Arial"/>
          <w:b/>
          <w:color w:val="000000"/>
        </w:rPr>
        <w:t>10</w:t>
      </w:r>
    </w:p>
    <w:p w14:paraId="6102C28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Kt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0.42</w:t>
      </w:r>
    </w:p>
    <w:p w14:paraId="41EE6DD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KTMIN = </w:t>
      </w:r>
      <w:r>
        <w:rPr>
          <w:rFonts w:ascii="Arial" w:hAnsi="Arial" w:cs="Arial"/>
          <w:b/>
          <w:color w:val="000000"/>
        </w:rPr>
        <w:t>0.42</w:t>
      </w:r>
    </w:p>
    <w:p w14:paraId="72F9C4E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температура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TMAX = </w:t>
      </w:r>
      <w:r>
        <w:rPr>
          <w:rFonts w:ascii="Arial" w:hAnsi="Arial" w:cs="Arial"/>
          <w:b/>
          <w:color w:val="000000"/>
        </w:rPr>
        <w:t>30</w:t>
      </w:r>
    </w:p>
    <w:p w14:paraId="730390E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Kt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(Прил.7), </w:t>
      </w:r>
      <w:r>
        <w:rPr>
          <w:b/>
          <w:i/>
          <w:color w:val="000000"/>
          <w:sz w:val="22"/>
        </w:rPr>
        <w:t xml:space="preserve">KT = </w:t>
      </w:r>
      <w:r>
        <w:rPr>
          <w:rFonts w:ascii="Arial" w:hAnsi="Arial" w:cs="Arial"/>
          <w:b/>
          <w:color w:val="000000"/>
        </w:rPr>
        <w:t>0.74</w:t>
      </w:r>
    </w:p>
    <w:p w14:paraId="6ADBF18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KTMAX = </w:t>
      </w:r>
      <w:r>
        <w:rPr>
          <w:rFonts w:ascii="Arial" w:hAnsi="Arial" w:cs="Arial"/>
          <w:b/>
          <w:color w:val="000000"/>
        </w:rPr>
        <w:t>0.74</w:t>
      </w:r>
    </w:p>
    <w:p w14:paraId="12CD6D4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"буферная емкость" (все типы резервуаров)</w:t>
      </w:r>
    </w:p>
    <w:p w14:paraId="6DE647A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Наземный вертикальный</w:t>
      </w:r>
    </w:p>
    <w:p w14:paraId="365701F2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2000</w:t>
      </w:r>
    </w:p>
    <w:p w14:paraId="42F27090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14:paraId="69D5215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14:paraId="306E2A4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>
        <w:rPr>
          <w:b/>
          <w:i/>
          <w:color w:val="000000"/>
          <w:sz w:val="22"/>
        </w:rPr>
        <w:t xml:space="preserve">_NAME_ = </w:t>
      </w:r>
      <w:r>
        <w:rPr>
          <w:rFonts w:ascii="Arial" w:hAnsi="Arial" w:cs="Arial"/>
          <w:b/>
          <w:color w:val="000000"/>
        </w:rPr>
        <w:t>А, Б, В</w:t>
      </w:r>
    </w:p>
    <w:p w14:paraId="0D58CDC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Kpsr</w:t>
      </w:r>
      <w:proofErr w:type="spellEnd"/>
      <w:r>
        <w:rPr>
          <w:rFonts w:ascii="Courier New" w:hAnsi="Courier New" w:cs="Courier New"/>
          <w:color w:val="000000"/>
          <w:sz w:val="22"/>
        </w:rPr>
        <w:t>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22DBC31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Kpmax</w:t>
      </w:r>
      <w:proofErr w:type="spellEnd"/>
      <w:r>
        <w:rPr>
          <w:rFonts w:ascii="Courier New" w:hAnsi="Courier New" w:cs="Courier New"/>
          <w:color w:val="000000"/>
          <w:sz w:val="22"/>
        </w:rPr>
        <w:t>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14:paraId="63D7CA6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687CC01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0.1</w:t>
      </w:r>
    </w:p>
    <w:p w14:paraId="14E1F0B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2000</w:t>
      </w:r>
    </w:p>
    <w:p w14:paraId="3ADBBB4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Количество жидкости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закачиваемое в резервуар в течение года, т/год,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77259</w:t>
      </w:r>
    </w:p>
    <w:p w14:paraId="1AAD3C4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смеси, т/м3, </w:t>
      </w:r>
      <w:r>
        <w:rPr>
          <w:b/>
          <w:i/>
          <w:color w:val="000000"/>
          <w:sz w:val="22"/>
        </w:rPr>
        <w:t xml:space="preserve">RO = </w:t>
      </w:r>
      <w:r>
        <w:rPr>
          <w:rFonts w:ascii="Arial" w:hAnsi="Arial" w:cs="Arial"/>
          <w:b/>
          <w:color w:val="000000"/>
        </w:rPr>
        <w:t>0.815</w:t>
      </w:r>
    </w:p>
    <w:p w14:paraId="02ED8E2A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Годовая оборачиваемость резервуара (5.1.8), </w:t>
      </w:r>
      <w:r>
        <w:rPr>
          <w:b/>
          <w:i/>
          <w:color w:val="000000"/>
          <w:sz w:val="22"/>
        </w:rPr>
        <w:t xml:space="preserve">NN = </w:t>
      </w:r>
      <w:r>
        <w:rPr>
          <w:b/>
          <w:i/>
          <w:color w:val="000000"/>
        </w:rPr>
        <w:t xml:space="preserve">B / (RO · V) = </w:t>
      </w:r>
      <w:r>
        <w:rPr>
          <w:b/>
          <w:color w:val="000000"/>
        </w:rPr>
        <w:t xml:space="preserve">77259 / (0.815 · 2000) = </w:t>
      </w:r>
      <w:r>
        <w:rPr>
          <w:rFonts w:ascii="Arial" w:hAnsi="Arial" w:cs="Arial"/>
          <w:b/>
          <w:color w:val="000000"/>
        </w:rPr>
        <w:t>47.4</w:t>
      </w:r>
    </w:p>
    <w:p w14:paraId="6E73A11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(Прил. 10), </w:t>
      </w:r>
      <w:r>
        <w:rPr>
          <w:b/>
          <w:i/>
          <w:color w:val="000000"/>
          <w:sz w:val="22"/>
        </w:rPr>
        <w:t xml:space="preserve">KOB = </w:t>
      </w:r>
      <w:r>
        <w:rPr>
          <w:rFonts w:ascii="Arial" w:hAnsi="Arial" w:cs="Arial"/>
          <w:b/>
          <w:color w:val="000000"/>
        </w:rPr>
        <w:t>1.908</w:t>
      </w:r>
    </w:p>
    <w:p w14:paraId="64F80CA1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Максимальный объем паровоздушной смеси, вытесняемой</w:t>
      </w:r>
    </w:p>
    <w:p w14:paraId="1B09777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из резервуара во время его закачки, м3/час, </w:t>
      </w:r>
      <w:r>
        <w:rPr>
          <w:b/>
          <w:i/>
          <w:color w:val="000000"/>
          <w:sz w:val="22"/>
        </w:rPr>
        <w:t xml:space="preserve">VCMAX = </w:t>
      </w:r>
      <w:r>
        <w:rPr>
          <w:rFonts w:ascii="Arial" w:hAnsi="Arial" w:cs="Arial"/>
          <w:b/>
          <w:color w:val="000000"/>
        </w:rPr>
        <w:t>40</w:t>
      </w:r>
    </w:p>
    <w:p w14:paraId="55382D0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Давление паров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</w:t>
      </w:r>
      <w:r>
        <w:rPr>
          <w:b/>
          <w:i/>
          <w:color w:val="000000"/>
          <w:sz w:val="22"/>
        </w:rPr>
        <w:t xml:space="preserve">PS = </w:t>
      </w:r>
      <w:r>
        <w:rPr>
          <w:rFonts w:ascii="Arial" w:hAnsi="Arial" w:cs="Arial"/>
          <w:b/>
          <w:color w:val="000000"/>
        </w:rPr>
        <w:t>24</w:t>
      </w:r>
    </w:p>
    <w:p w14:paraId="67242C7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P = </w:t>
      </w:r>
      <w:r>
        <w:rPr>
          <w:rFonts w:ascii="Arial" w:hAnsi="Arial" w:cs="Arial"/>
          <w:b/>
          <w:color w:val="000000"/>
        </w:rPr>
        <w:t>24</w:t>
      </w:r>
    </w:p>
    <w:p w14:paraId="71CC04D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KB = </w:t>
      </w:r>
      <w:r>
        <w:rPr>
          <w:rFonts w:ascii="Arial" w:hAnsi="Arial" w:cs="Arial"/>
          <w:b/>
          <w:color w:val="000000"/>
        </w:rPr>
        <w:t>1</w:t>
      </w:r>
    </w:p>
    <w:p w14:paraId="3AE36E5F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начала кипения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TKIP = </w:t>
      </w:r>
      <w:r>
        <w:rPr>
          <w:rFonts w:ascii="Arial" w:hAnsi="Arial" w:cs="Arial"/>
          <w:b/>
          <w:color w:val="000000"/>
        </w:rPr>
        <w:t>34</w:t>
      </w:r>
    </w:p>
    <w:p w14:paraId="420E157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Молекулярная масса паров смеси, кг/</w:t>
      </w:r>
      <w:proofErr w:type="spellStart"/>
      <w:r>
        <w:rPr>
          <w:rFonts w:ascii="Courier New" w:hAnsi="Courier New" w:cs="Courier New"/>
          <w:color w:val="000000"/>
          <w:sz w:val="22"/>
        </w:rPr>
        <w:t>кмоль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MRS = </w:t>
      </w:r>
      <w:r>
        <w:rPr>
          <w:b/>
          <w:i/>
          <w:color w:val="000000"/>
        </w:rPr>
        <w:t xml:space="preserve">0.6 · TKIP + 45 = </w:t>
      </w:r>
      <w:r>
        <w:rPr>
          <w:b/>
          <w:color w:val="000000"/>
        </w:rPr>
        <w:t xml:space="preserve">0.6 · 34 + 45 = </w:t>
      </w:r>
      <w:r>
        <w:rPr>
          <w:rFonts w:ascii="Arial" w:hAnsi="Arial" w:cs="Arial"/>
          <w:b/>
          <w:color w:val="000000"/>
        </w:rPr>
        <w:t>65.4</w:t>
      </w:r>
    </w:p>
    <w:p w14:paraId="315B5A9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0.294 · PS · MRS · (KTMAX · KB + KTMIN) · KPSR · KOB · B / (10</w:t>
      </w:r>
      <w:r>
        <w:rPr>
          <w:b/>
          <w:i/>
          <w:color w:val="000000"/>
          <w:vertAlign w:val="superscript"/>
        </w:rPr>
        <w:t>7</w:t>
      </w:r>
      <w:r>
        <w:rPr>
          <w:b/>
          <w:i/>
          <w:color w:val="000000"/>
        </w:rPr>
        <w:t xml:space="preserve"> · RO) = </w:t>
      </w:r>
      <w:r>
        <w:rPr>
          <w:b/>
          <w:color w:val="000000"/>
        </w:rPr>
        <w:t>0.294 · 24 · 65.4 · (0.74 · 1 + 0.42) · 0.1 · 1.908 · 77259 / (10</w:t>
      </w:r>
      <w:r>
        <w:rPr>
          <w:b/>
          <w:color w:val="000000"/>
          <w:vertAlign w:val="superscript"/>
        </w:rPr>
        <w:t>7</w:t>
      </w:r>
      <w:r>
        <w:rPr>
          <w:b/>
          <w:color w:val="000000"/>
        </w:rPr>
        <w:t xml:space="preserve"> · 0.815) = </w:t>
      </w:r>
      <w:r>
        <w:rPr>
          <w:rFonts w:ascii="Arial" w:hAnsi="Arial" w:cs="Arial"/>
          <w:b/>
          <w:color w:val="000000"/>
        </w:rPr>
        <w:t>0.968</w:t>
      </w:r>
    </w:p>
    <w:p w14:paraId="18AF283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(0.163 · PS · MRS · KTMAX · KPMAX · KB · VCMAX) / 10</w:t>
      </w:r>
      <w:r>
        <w:rPr>
          <w:b/>
          <w:i/>
          <w:color w:val="000000"/>
          <w:vertAlign w:val="superscript"/>
        </w:rPr>
        <w:t>4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(0.163 · 24 · 65.4 · 0.74 · 0.1 · 1 · 40) / 10</w:t>
      </w:r>
      <w:r>
        <w:rPr>
          <w:b/>
          <w:color w:val="000000"/>
          <w:vertAlign w:val="superscript"/>
        </w:rPr>
        <w:t>4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0.0757</w:t>
      </w:r>
    </w:p>
    <w:p w14:paraId="12A60219" w14:textId="77777777" w:rsidR="007A3474" w:rsidRDefault="007A3474" w:rsidP="007A3474">
      <w:pPr>
        <w:rPr>
          <w:rFonts w:ascii="Courier New" w:hAnsi="Courier New" w:cs="Courier New"/>
          <w:color w:val="000000"/>
          <w:sz w:val="22"/>
        </w:rPr>
      </w:pPr>
    </w:p>
    <w:p w14:paraId="05AB3D32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5575EEA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3E0EFE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775F5F6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0.968 / 100 = </w:t>
      </w:r>
      <w:r>
        <w:rPr>
          <w:rFonts w:ascii="Arial" w:hAnsi="Arial" w:cs="Arial"/>
          <w:b/>
          <w:color w:val="000000"/>
        </w:rPr>
        <w:t>0.701</w:t>
      </w:r>
    </w:p>
    <w:p w14:paraId="20DBFC5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0.0757 / 100 = </w:t>
      </w:r>
      <w:r>
        <w:rPr>
          <w:rFonts w:ascii="Arial" w:hAnsi="Arial" w:cs="Arial"/>
          <w:b/>
          <w:color w:val="000000"/>
        </w:rPr>
        <w:t>0.0549</w:t>
      </w:r>
    </w:p>
    <w:p w14:paraId="326D3EB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240B145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581954F4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5EDD09AD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60C92769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0.968 / 100 = </w:t>
      </w:r>
      <w:r>
        <w:rPr>
          <w:rFonts w:ascii="Arial" w:hAnsi="Arial" w:cs="Arial"/>
          <w:b/>
          <w:color w:val="000000"/>
        </w:rPr>
        <w:t>0.2594</w:t>
      </w:r>
    </w:p>
    <w:p w14:paraId="1FF9C0C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0.0757 / 100 = </w:t>
      </w:r>
      <w:r>
        <w:rPr>
          <w:rFonts w:ascii="Arial" w:hAnsi="Arial" w:cs="Arial"/>
          <w:b/>
          <w:color w:val="000000"/>
        </w:rPr>
        <w:t>0.0203</w:t>
      </w:r>
    </w:p>
    <w:p w14:paraId="4B64B59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7197E10F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6AA1EFE9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617DBA6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2F64C574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0.968 / 100 = </w:t>
      </w:r>
      <w:r>
        <w:rPr>
          <w:rFonts w:ascii="Arial" w:hAnsi="Arial" w:cs="Arial"/>
          <w:b/>
          <w:color w:val="000000"/>
        </w:rPr>
        <w:t>0.00339</w:t>
      </w:r>
    </w:p>
    <w:p w14:paraId="47F7CA48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0.0757 / 100 = </w:t>
      </w:r>
      <w:r>
        <w:rPr>
          <w:rFonts w:ascii="Arial" w:hAnsi="Arial" w:cs="Arial"/>
          <w:b/>
          <w:color w:val="000000"/>
        </w:rPr>
        <w:t>0.000265</w:t>
      </w:r>
    </w:p>
    <w:p w14:paraId="08180F84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1E17E8E3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164E0D35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B5D5B55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5785A4BE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0.968 / 100 = </w:t>
      </w:r>
      <w:r>
        <w:rPr>
          <w:rFonts w:ascii="Arial" w:hAnsi="Arial" w:cs="Arial"/>
          <w:b/>
          <w:color w:val="000000"/>
        </w:rPr>
        <w:t>0.00213</w:t>
      </w:r>
    </w:p>
    <w:p w14:paraId="3D0DF733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0.0757 / 100 = </w:t>
      </w:r>
      <w:r>
        <w:rPr>
          <w:rFonts w:ascii="Arial" w:hAnsi="Arial" w:cs="Arial"/>
          <w:b/>
          <w:color w:val="000000"/>
        </w:rPr>
        <w:t>0.0001665</w:t>
      </w:r>
    </w:p>
    <w:p w14:paraId="5BD121C3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01092590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56F2B21E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37A81A9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471000A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0.968 / 100 = </w:t>
      </w:r>
      <w:r>
        <w:rPr>
          <w:rFonts w:ascii="Arial" w:hAnsi="Arial" w:cs="Arial"/>
          <w:b/>
          <w:color w:val="000000"/>
        </w:rPr>
        <w:t>0.001065</w:t>
      </w:r>
    </w:p>
    <w:p w14:paraId="4BF691B6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0.0757 / 100 = </w:t>
      </w:r>
      <w:r>
        <w:rPr>
          <w:rFonts w:ascii="Arial" w:hAnsi="Arial" w:cs="Arial"/>
          <w:b/>
          <w:color w:val="000000"/>
        </w:rPr>
        <w:t>0.0000833</w:t>
      </w:r>
    </w:p>
    <w:p w14:paraId="4D40DB0B" w14:textId="77777777" w:rsidR="007A3474" w:rsidRDefault="007A3474" w:rsidP="007A3474">
      <w:pPr>
        <w:rPr>
          <w:rFonts w:ascii="Arial" w:hAnsi="Arial" w:cs="Arial"/>
          <w:b/>
          <w:color w:val="000000"/>
        </w:rPr>
      </w:pPr>
    </w:p>
    <w:p w14:paraId="4C200C5D" w14:textId="77777777" w:rsidR="007A3474" w:rsidRDefault="007A3474" w:rsidP="007A347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4871DB0" w14:textId="77777777" w:rsidR="007A3474" w:rsidRDefault="007A3474" w:rsidP="007A3474">
      <w:pPr>
        <w:rPr>
          <w:b/>
          <w:i/>
          <w:color w:val="000000"/>
          <w:u w:val="single"/>
        </w:rPr>
      </w:pPr>
    </w:p>
    <w:p w14:paraId="4E8A8A81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33F05F17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0.968 / 100 = </w:t>
      </w:r>
      <w:r>
        <w:rPr>
          <w:rFonts w:ascii="Arial" w:hAnsi="Arial" w:cs="Arial"/>
          <w:b/>
          <w:color w:val="000000"/>
        </w:rPr>
        <w:t>0.000581</w:t>
      </w:r>
    </w:p>
    <w:p w14:paraId="277CC23C" w14:textId="77777777" w:rsidR="007A3474" w:rsidRDefault="007A3474" w:rsidP="007A34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0.0757 / 100 = </w:t>
      </w:r>
      <w:r>
        <w:rPr>
          <w:rFonts w:ascii="Arial" w:hAnsi="Arial" w:cs="Arial"/>
          <w:b/>
          <w:color w:val="000000"/>
        </w:rPr>
        <w:t>0.0000454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A3474" w14:paraId="2CF1477B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3935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960D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2481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09AF" w14:textId="77777777" w:rsidR="007A3474" w:rsidRDefault="007A347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A3474" w14:paraId="43A12D9C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14DF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8B0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411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F0F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0.000581</w:t>
            </w:r>
          </w:p>
        </w:tc>
      </w:tr>
      <w:tr w:rsidR="007A3474" w14:paraId="759AA4D1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E45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A352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2162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86F7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0.701</w:t>
            </w:r>
          </w:p>
        </w:tc>
      </w:tr>
      <w:tr w:rsidR="007A3474" w14:paraId="7D1A8694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E621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51BC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79A8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EC49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0.2594</w:t>
            </w:r>
          </w:p>
        </w:tc>
      </w:tr>
      <w:tr w:rsidR="007A3474" w14:paraId="22E64ADD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E8B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34DA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8BF4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D3C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0.00339</w:t>
            </w:r>
          </w:p>
        </w:tc>
      </w:tr>
      <w:tr w:rsidR="007A3474" w14:paraId="1555EC40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B92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0833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704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64C1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0.001065</w:t>
            </w:r>
          </w:p>
        </w:tc>
      </w:tr>
      <w:tr w:rsidR="007A3474" w14:paraId="6D4DBF0A" w14:textId="77777777" w:rsidTr="007A34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0634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C027" w14:textId="77777777" w:rsidR="007A3474" w:rsidRDefault="007A347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41AD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BCF" w14:textId="77777777" w:rsidR="007A3474" w:rsidRDefault="007A34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0.00213</w:t>
            </w:r>
          </w:p>
        </w:tc>
      </w:tr>
    </w:tbl>
    <w:p w14:paraId="5AA6D2CD" w14:textId="77777777" w:rsidR="007A3474" w:rsidRDefault="007A3474" w:rsidP="007A3474">
      <w:pPr>
        <w:rPr>
          <w:color w:val="000000"/>
          <w:sz w:val="22"/>
        </w:rPr>
      </w:pPr>
    </w:p>
    <w:p w14:paraId="4CF1D92A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7525002A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0005, Дыхательный клапан</w:t>
      </w:r>
    </w:p>
    <w:p w14:paraId="27843848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0005 01-13, Резервуары хранения нефти V-70 м3</w:t>
      </w:r>
    </w:p>
    <w:p w14:paraId="166FE0B9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D0CE662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52EF1AE3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9E755C6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14:paraId="7AD26890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</w:p>
    <w:p w14:paraId="75026222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14:paraId="777B9C13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5C1F6A21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14:paraId="3C375D1D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Средний удельный выброс в осенне-зимний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14:paraId="32FBF54E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38629.5</w:t>
      </w:r>
    </w:p>
    <w:p w14:paraId="06FE8E07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</w:t>
      </w:r>
      <w:proofErr w:type="spellStart"/>
      <w:r>
        <w:rPr>
          <w:rFonts w:ascii="Courier New" w:hAnsi="Courier New" w:cs="Courier New"/>
          <w:color w:val="000000"/>
          <w:sz w:val="22"/>
        </w:rPr>
        <w:t>веcенне</w:t>
      </w:r>
      <w:proofErr w:type="spellEnd"/>
      <w:r>
        <w:rPr>
          <w:rFonts w:ascii="Courier New" w:hAnsi="Courier New" w:cs="Courier New"/>
          <w:color w:val="000000"/>
          <w:sz w:val="22"/>
        </w:rPr>
        <w:t>-летний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14:paraId="6E9B4A1A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38629.5</w:t>
      </w:r>
    </w:p>
    <w:p w14:paraId="5676C40D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50</w:t>
      </w:r>
    </w:p>
    <w:p w14:paraId="254C0343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14:paraId="7025E153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"буферная емкость" (все типы резервуаров)</w:t>
      </w:r>
    </w:p>
    <w:p w14:paraId="784231FF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70</w:t>
      </w:r>
    </w:p>
    <w:p w14:paraId="1E8505CA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13</w:t>
      </w:r>
    </w:p>
    <w:p w14:paraId="703BDD7D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14:paraId="43ACECB6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5C01D5F6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4D7A2205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14:paraId="617809FB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Kpmax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14:paraId="5523DF2A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Kpsr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5C352732" w14:textId="77777777" w:rsidR="00FE6A2B" w:rsidRDefault="00FE6A2B" w:rsidP="00FE6A2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выделяющихся паров нефтепродуктов</w:t>
      </w:r>
    </w:p>
    <w:p w14:paraId="7E2D9A4D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при хранении в одном резервуаре данного типа, т/</w:t>
      </w:r>
      <w:proofErr w:type="gramStart"/>
      <w:r>
        <w:rPr>
          <w:rFonts w:ascii="Courier New" w:hAnsi="Courier New" w:cs="Courier New"/>
          <w:color w:val="000000"/>
          <w:sz w:val="22"/>
        </w:rPr>
        <w:t>год(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13), </w:t>
      </w:r>
      <w:r>
        <w:rPr>
          <w:b/>
          <w:i/>
          <w:color w:val="000000"/>
          <w:sz w:val="22"/>
        </w:rPr>
        <w:t xml:space="preserve">GHRI = </w:t>
      </w:r>
      <w:r>
        <w:rPr>
          <w:rFonts w:ascii="Arial" w:hAnsi="Arial" w:cs="Arial"/>
          <w:b/>
          <w:color w:val="000000"/>
        </w:rPr>
        <w:t>0.22</w:t>
      </w:r>
    </w:p>
    <w:p w14:paraId="368586D1" w14:textId="77777777" w:rsidR="00FE6A2B" w:rsidRDefault="00FE6A2B" w:rsidP="00FE6A2B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 xml:space="preserve">GHR = </w:t>
      </w:r>
      <w:r>
        <w:rPr>
          <w:b/>
          <w:i/>
          <w:color w:val="000000"/>
          <w:lang w:val="en-US"/>
        </w:rPr>
        <w:t xml:space="preserve">GHR + GHRI · KNP · NR = </w:t>
      </w:r>
      <w:r>
        <w:rPr>
          <w:b/>
          <w:color w:val="000000"/>
          <w:lang w:val="en-US"/>
        </w:rPr>
        <w:t xml:space="preserve">0 + 0.22 · 0.0043 · 13 = </w:t>
      </w:r>
      <w:r>
        <w:rPr>
          <w:rFonts w:ascii="Arial" w:hAnsi="Arial" w:cs="Arial"/>
          <w:b/>
          <w:color w:val="000000"/>
          <w:lang w:val="en-US"/>
        </w:rPr>
        <w:t>0.0123</w:t>
      </w:r>
    </w:p>
    <w:p w14:paraId="3B91C9BB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62F4E18D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0.1</w:t>
      </w:r>
    </w:p>
    <w:p w14:paraId="677DB729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910</w:t>
      </w:r>
    </w:p>
    <w:p w14:paraId="5CE89109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</w:t>
      </w:r>
      <w:proofErr w:type="spellStart"/>
      <w:r>
        <w:rPr>
          <w:rFonts w:ascii="Courier New" w:hAnsi="Courier New" w:cs="Courier New"/>
          <w:color w:val="000000"/>
          <w:sz w:val="22"/>
        </w:rPr>
        <w:t>Ghri</w:t>
      </w:r>
      <w:proofErr w:type="spellEnd"/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Knp</w:t>
      </w:r>
      <w:proofErr w:type="spellEnd"/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Nr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GHR = </w:t>
      </w:r>
      <w:r>
        <w:rPr>
          <w:rFonts w:ascii="Arial" w:hAnsi="Arial" w:cs="Arial"/>
          <w:b/>
          <w:color w:val="000000"/>
        </w:rPr>
        <w:t>0.0123</w:t>
      </w:r>
    </w:p>
    <w:p w14:paraId="6110EABF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0.1 · 50 / 3600 = </w:t>
      </w:r>
      <w:r>
        <w:rPr>
          <w:rFonts w:ascii="Arial" w:hAnsi="Arial" w:cs="Arial"/>
          <w:b/>
          <w:color w:val="000000"/>
        </w:rPr>
        <w:t>0.0075</w:t>
      </w:r>
    </w:p>
    <w:p w14:paraId="610A917A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(6.2.2),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+ GHR = </w:t>
      </w:r>
      <w:r>
        <w:rPr>
          <w:b/>
          <w:color w:val="000000"/>
        </w:rPr>
        <w:t>(4 · 38629.5 + 4 · 38629.5)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+ 0.0123 = </w:t>
      </w:r>
      <w:r>
        <w:rPr>
          <w:rFonts w:ascii="Arial" w:hAnsi="Arial" w:cs="Arial"/>
          <w:b/>
          <w:color w:val="000000"/>
        </w:rPr>
        <w:t>0.0432</w:t>
      </w:r>
    </w:p>
    <w:p w14:paraId="6D7BEB54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45FFF8F1" w14:textId="77777777" w:rsidR="00FE6A2B" w:rsidRDefault="00FE6A2B" w:rsidP="00FE6A2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07FE001C" w14:textId="77777777" w:rsidR="00FE6A2B" w:rsidRDefault="00FE6A2B" w:rsidP="00FE6A2B">
      <w:pPr>
        <w:rPr>
          <w:b/>
          <w:i/>
          <w:color w:val="000000"/>
          <w:u w:val="single"/>
        </w:rPr>
      </w:pPr>
    </w:p>
    <w:p w14:paraId="3656DB62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3D2B14B2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0.0432 / 100 = </w:t>
      </w:r>
      <w:r>
        <w:rPr>
          <w:rFonts w:ascii="Arial" w:hAnsi="Arial" w:cs="Arial"/>
          <w:b/>
          <w:color w:val="000000"/>
        </w:rPr>
        <w:t>0.0313</w:t>
      </w:r>
    </w:p>
    <w:p w14:paraId="38C5BF31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0.0075 / 100 = </w:t>
      </w:r>
      <w:r>
        <w:rPr>
          <w:rFonts w:ascii="Arial" w:hAnsi="Arial" w:cs="Arial"/>
          <w:b/>
          <w:color w:val="000000"/>
        </w:rPr>
        <w:t>0.00543</w:t>
      </w:r>
    </w:p>
    <w:p w14:paraId="15447C11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7F5853AA" w14:textId="77777777" w:rsidR="00FE6A2B" w:rsidRDefault="00FE6A2B" w:rsidP="00FE6A2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A8EA980" w14:textId="77777777" w:rsidR="00FE6A2B" w:rsidRDefault="00FE6A2B" w:rsidP="00FE6A2B">
      <w:pPr>
        <w:rPr>
          <w:b/>
          <w:i/>
          <w:color w:val="000000"/>
          <w:u w:val="single"/>
        </w:rPr>
      </w:pPr>
    </w:p>
    <w:p w14:paraId="4E09805F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5D8E9381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0.0432 / 100 = </w:t>
      </w:r>
      <w:r>
        <w:rPr>
          <w:rFonts w:ascii="Arial" w:hAnsi="Arial" w:cs="Arial"/>
          <w:b/>
          <w:color w:val="000000"/>
        </w:rPr>
        <w:t>0.01158</w:t>
      </w:r>
    </w:p>
    <w:p w14:paraId="41BD9148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0.0075 / 100 = </w:t>
      </w:r>
      <w:r>
        <w:rPr>
          <w:rFonts w:ascii="Arial" w:hAnsi="Arial" w:cs="Arial"/>
          <w:b/>
          <w:color w:val="000000"/>
        </w:rPr>
        <w:t>0.00201</w:t>
      </w:r>
    </w:p>
    <w:p w14:paraId="207B53B2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364693A7" w14:textId="77777777" w:rsidR="00FE6A2B" w:rsidRDefault="00FE6A2B" w:rsidP="00FE6A2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4C9B4C27" w14:textId="77777777" w:rsidR="00FE6A2B" w:rsidRDefault="00FE6A2B" w:rsidP="00FE6A2B">
      <w:pPr>
        <w:rPr>
          <w:b/>
          <w:i/>
          <w:color w:val="000000"/>
          <w:u w:val="single"/>
        </w:rPr>
      </w:pPr>
    </w:p>
    <w:p w14:paraId="7CC54FE0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3896512B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0.0432 / 100 = </w:t>
      </w:r>
      <w:r>
        <w:rPr>
          <w:rFonts w:ascii="Arial" w:hAnsi="Arial" w:cs="Arial"/>
          <w:b/>
          <w:color w:val="000000"/>
        </w:rPr>
        <w:t>0.0001512</w:t>
      </w:r>
    </w:p>
    <w:p w14:paraId="79B49DC8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0.0075 / 100 = </w:t>
      </w:r>
      <w:r>
        <w:rPr>
          <w:rFonts w:ascii="Arial" w:hAnsi="Arial" w:cs="Arial"/>
          <w:b/>
          <w:color w:val="000000"/>
        </w:rPr>
        <w:t>0.00002625</w:t>
      </w:r>
    </w:p>
    <w:p w14:paraId="21160695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65073E98" w14:textId="77777777" w:rsidR="00FE6A2B" w:rsidRDefault="00FE6A2B" w:rsidP="00FE6A2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1F93D76" w14:textId="77777777" w:rsidR="00FE6A2B" w:rsidRDefault="00FE6A2B" w:rsidP="00FE6A2B">
      <w:pPr>
        <w:rPr>
          <w:b/>
          <w:i/>
          <w:color w:val="000000"/>
          <w:u w:val="single"/>
        </w:rPr>
      </w:pPr>
    </w:p>
    <w:p w14:paraId="31B7B574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6FB8F7F5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0.0432 / 100 = </w:t>
      </w:r>
      <w:r>
        <w:rPr>
          <w:rFonts w:ascii="Arial" w:hAnsi="Arial" w:cs="Arial"/>
          <w:b/>
          <w:color w:val="000000"/>
        </w:rPr>
        <w:t>0.000095</w:t>
      </w:r>
    </w:p>
    <w:p w14:paraId="260D6386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0.0075 / 100 = </w:t>
      </w:r>
      <w:r>
        <w:rPr>
          <w:rFonts w:ascii="Arial" w:hAnsi="Arial" w:cs="Arial"/>
          <w:b/>
          <w:color w:val="000000"/>
        </w:rPr>
        <w:t>0.0000165</w:t>
      </w:r>
    </w:p>
    <w:p w14:paraId="6AAFC659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745926C9" w14:textId="77777777" w:rsidR="00FE6A2B" w:rsidRDefault="00FE6A2B" w:rsidP="00FE6A2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1B31E0C9" w14:textId="77777777" w:rsidR="00FE6A2B" w:rsidRDefault="00FE6A2B" w:rsidP="00FE6A2B">
      <w:pPr>
        <w:rPr>
          <w:b/>
          <w:i/>
          <w:color w:val="000000"/>
          <w:u w:val="single"/>
        </w:rPr>
      </w:pPr>
    </w:p>
    <w:p w14:paraId="63894AEC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250C19A6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0.0432 / 100 = </w:t>
      </w:r>
      <w:r>
        <w:rPr>
          <w:rFonts w:ascii="Arial" w:hAnsi="Arial" w:cs="Arial"/>
          <w:b/>
          <w:color w:val="000000"/>
        </w:rPr>
        <w:t>0.0000475</w:t>
      </w:r>
    </w:p>
    <w:p w14:paraId="5C40CDF2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0.0075 / 100 = </w:t>
      </w:r>
      <w:r>
        <w:rPr>
          <w:rFonts w:ascii="Arial" w:hAnsi="Arial" w:cs="Arial"/>
          <w:b/>
          <w:color w:val="000000"/>
        </w:rPr>
        <w:t>0.00000825</w:t>
      </w:r>
    </w:p>
    <w:p w14:paraId="3D29922F" w14:textId="77777777" w:rsidR="00FE6A2B" w:rsidRDefault="00FE6A2B" w:rsidP="00FE6A2B">
      <w:pPr>
        <w:rPr>
          <w:rFonts w:ascii="Arial" w:hAnsi="Arial" w:cs="Arial"/>
          <w:b/>
          <w:color w:val="000000"/>
        </w:rPr>
      </w:pPr>
    </w:p>
    <w:p w14:paraId="7ED9E3AC" w14:textId="77777777" w:rsidR="00FE6A2B" w:rsidRDefault="00FE6A2B" w:rsidP="00FE6A2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08002C15" w14:textId="77777777" w:rsidR="00FE6A2B" w:rsidRDefault="00FE6A2B" w:rsidP="00FE6A2B">
      <w:pPr>
        <w:rPr>
          <w:b/>
          <w:i/>
          <w:color w:val="000000"/>
          <w:u w:val="single"/>
        </w:rPr>
      </w:pPr>
    </w:p>
    <w:p w14:paraId="09A7D901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073CB7C2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0.0432 / 100 = </w:t>
      </w:r>
      <w:r>
        <w:rPr>
          <w:rFonts w:ascii="Arial" w:hAnsi="Arial" w:cs="Arial"/>
          <w:b/>
          <w:color w:val="000000"/>
        </w:rPr>
        <w:t>0.0000259</w:t>
      </w:r>
    </w:p>
    <w:p w14:paraId="3F625063" w14:textId="77777777" w:rsidR="00FE6A2B" w:rsidRDefault="00FE6A2B" w:rsidP="00FE6A2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0.0075 / 100 = </w:t>
      </w:r>
      <w:r>
        <w:rPr>
          <w:rFonts w:ascii="Arial" w:hAnsi="Arial" w:cs="Arial"/>
          <w:b/>
          <w:color w:val="000000"/>
        </w:rPr>
        <w:t>0.0000045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FE6A2B" w14:paraId="0F271DB3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C7AC" w14:textId="77777777" w:rsidR="00FE6A2B" w:rsidRDefault="00FE6A2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E5EE" w14:textId="77777777" w:rsidR="00FE6A2B" w:rsidRDefault="00FE6A2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AA22" w14:textId="77777777" w:rsidR="00FE6A2B" w:rsidRDefault="00FE6A2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CFEA" w14:textId="77777777" w:rsidR="00FE6A2B" w:rsidRDefault="00FE6A2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E6A2B" w14:paraId="702F6D29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1FC3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5D79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B86E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4D1F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0.0000259</w:t>
            </w:r>
          </w:p>
        </w:tc>
      </w:tr>
      <w:tr w:rsidR="00FE6A2B" w14:paraId="06DB14D0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A1FF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A741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2680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E0E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0.0313</w:t>
            </w:r>
          </w:p>
        </w:tc>
      </w:tr>
      <w:tr w:rsidR="00FE6A2B" w14:paraId="41A9BB83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C1B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D8A9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7E80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A355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0.01158</w:t>
            </w:r>
          </w:p>
        </w:tc>
      </w:tr>
      <w:tr w:rsidR="00FE6A2B" w14:paraId="2CA10616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5CF2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66EA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DEEC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B41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0.0001512</w:t>
            </w:r>
          </w:p>
        </w:tc>
      </w:tr>
      <w:tr w:rsidR="00FE6A2B" w14:paraId="7110D6CF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39AF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130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4446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0.00000825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EFFF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0.0000475</w:t>
            </w:r>
          </w:p>
        </w:tc>
      </w:tr>
      <w:tr w:rsidR="00FE6A2B" w14:paraId="3FC249F7" w14:textId="77777777" w:rsidTr="00FE6A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C6DA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5237" w14:textId="77777777" w:rsidR="00FE6A2B" w:rsidRDefault="00FE6A2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EA96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57D4" w14:textId="77777777" w:rsidR="00FE6A2B" w:rsidRDefault="00FE6A2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0.000095</w:t>
            </w:r>
          </w:p>
        </w:tc>
      </w:tr>
    </w:tbl>
    <w:p w14:paraId="1B9C5C6E" w14:textId="77777777" w:rsidR="009F0475" w:rsidRDefault="009F0475" w:rsidP="009F0475">
      <w:pPr>
        <w:rPr>
          <w:b/>
          <w:i/>
          <w:color w:val="000000"/>
          <w:sz w:val="22"/>
        </w:rPr>
      </w:pPr>
    </w:p>
    <w:p w14:paraId="58929750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0AC3D07A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0006, Выхлопная труба</w:t>
      </w:r>
    </w:p>
    <w:p w14:paraId="152187D4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001,Дизельгенератор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EMSA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jenerator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120</w:t>
      </w:r>
    </w:p>
    <w:p w14:paraId="426489A3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2600FFD8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0F63BBD7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029EDB1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39056D2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335FA6FC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7795DA99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4AF0239B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7992CD3E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85</w:t>
      </w:r>
    </w:p>
    <w:p w14:paraId="0FD8BEDC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96</w:t>
      </w:r>
    </w:p>
    <w:p w14:paraId="091EB0CD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148</w:t>
      </w:r>
    </w:p>
    <w:p w14:paraId="797168C2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673</w:t>
      </w:r>
    </w:p>
    <w:p w14:paraId="0ECCD4D6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30DE10B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267F51E4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D756B12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1C998A2D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148 * 96 = </w:t>
      </w:r>
      <w:r>
        <w:rPr>
          <w:rFonts w:ascii="Arial" w:hAnsi="Arial" w:cs="Arial"/>
          <w:b/>
          <w:color w:val="000000"/>
        </w:rPr>
        <w:t>0.12389376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4956A4E8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1C0139D7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7614B39C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133B64F4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689CB317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5E8F5A03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3C7D0B11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0.12389376 / 0.378044397 = </w:t>
      </w:r>
      <w:r>
        <w:rPr>
          <w:rFonts w:ascii="Arial" w:hAnsi="Arial" w:cs="Arial"/>
          <w:b/>
          <w:color w:val="000000"/>
        </w:rPr>
        <w:t>0.327722778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241E6D2F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3E4F6E07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083CE71A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237A7AC8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F718F" w14:paraId="574A446E" w14:textId="77777777" w:rsidTr="00BF718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162F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683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F678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535A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83FA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F752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D509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A8B6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F718F" w14:paraId="40846D6A" w14:textId="77777777" w:rsidTr="00BF718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29B" w14:textId="77777777" w:rsidR="00BF718F" w:rsidRDefault="00BF718F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DB8F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254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124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06A2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7CC5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7E97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256B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3366496F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761BFD90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2ADB8024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F718F" w14:paraId="74B636A8" w14:textId="77777777" w:rsidTr="00BF718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9E40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76E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9A0F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F5C9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ECAD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555A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59DB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F037" w14:textId="77777777" w:rsidR="00BF718F" w:rsidRDefault="00BF718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F718F" w14:paraId="52BBDA45" w14:textId="77777777" w:rsidTr="00BF718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D294" w14:textId="77777777" w:rsidR="00BF718F" w:rsidRDefault="00BF718F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41DF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D424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188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210C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9FC0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7326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4FF2" w14:textId="77777777" w:rsidR="00BF718F" w:rsidRDefault="00BF718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0BB15D5D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2E577986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6CDDE11E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17123B21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317324F3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295D4E74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7B977940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</w:p>
    <w:p w14:paraId="7D138688" w14:textId="77777777" w:rsidR="00BF718F" w:rsidRDefault="00BF718F" w:rsidP="00BF718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711CFA07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7FB0CAA9" w14:textId="77777777" w:rsidR="00234409" w:rsidRDefault="00234409" w:rsidP="0023440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14:paraId="3C5BB9CB" w14:textId="77777777" w:rsidR="00234409" w:rsidRDefault="00234409" w:rsidP="00234409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0"/>
        <w:gridCol w:w="1660"/>
        <w:gridCol w:w="831"/>
        <w:gridCol w:w="829"/>
        <w:gridCol w:w="831"/>
        <w:gridCol w:w="1377"/>
        <w:gridCol w:w="693"/>
        <w:gridCol w:w="833"/>
        <w:gridCol w:w="1377"/>
      </w:tblGrid>
      <w:tr w:rsidR="00234409" w14:paraId="1490466A" w14:textId="77777777" w:rsidTr="00234409">
        <w:trPr>
          <w:trHeight w:val="315"/>
        </w:trPr>
        <w:tc>
          <w:tcPr>
            <w:tcW w:w="7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25F37917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источников </w:t>
            </w:r>
            <w:proofErr w:type="gramStart"/>
            <w:r>
              <w:rPr>
                <w:b/>
                <w:sz w:val="18"/>
                <w:szCs w:val="18"/>
              </w:rPr>
              <w:t>выброса(</w:t>
            </w:r>
            <w:proofErr w:type="gramEnd"/>
            <w:r>
              <w:rPr>
                <w:b/>
                <w:sz w:val="18"/>
                <w:szCs w:val="18"/>
              </w:rPr>
              <w:t>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87920C1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EA44D6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B5F8C7A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3B9CE9C8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15FBF" w14:textId="77777777" w:rsidR="00234409" w:rsidRDefault="00234409" w:rsidP="002344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2DDCE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D840340" w14:textId="77777777" w:rsidR="00234409" w:rsidRDefault="00234409" w:rsidP="00234409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Площадь  сечения</w:t>
            </w:r>
            <w:proofErr w:type="gramEnd"/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D78CE" w14:textId="77777777" w:rsidR="00234409" w:rsidRDefault="00234409" w:rsidP="002344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BF718F" w14:paraId="5FABB6B1" w14:textId="77777777" w:rsidTr="00BF718F">
        <w:trPr>
          <w:trHeight w:val="315"/>
        </w:trPr>
        <w:tc>
          <w:tcPr>
            <w:tcW w:w="76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14:paraId="7DEA003C" w14:textId="77777777" w:rsidR="00BF718F" w:rsidRDefault="00BF718F" w:rsidP="00BF71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№0006 EMSA 120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14:paraId="1517F2B0" w14:textId="77777777" w:rsidR="00BF718F" w:rsidRDefault="00BF718F" w:rsidP="00BF7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60B33" w14:textId="77777777" w:rsidR="00BF718F" w:rsidRPr="00C65870" w:rsidRDefault="00BF718F" w:rsidP="00BF718F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970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A88563" w14:textId="77777777" w:rsidR="00BF718F" w:rsidRPr="00C65870" w:rsidRDefault="00BF718F" w:rsidP="00BF718F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12,43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611E2FB" w14:textId="77777777" w:rsidR="00BF718F" w:rsidRPr="00C65870" w:rsidRDefault="00BF718F" w:rsidP="00BF718F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DA3FA" w14:textId="77777777" w:rsidR="00BF718F" w:rsidRPr="00234409" w:rsidRDefault="00BF718F" w:rsidP="00BF718F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094648235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C8A421" w14:textId="77777777" w:rsidR="00BF718F" w:rsidRDefault="00BF718F" w:rsidP="00BF7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0.0975755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64D7EED" w14:textId="77777777" w:rsidR="00BF718F" w:rsidRDefault="00BF718F" w:rsidP="00BF7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0.00785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B042B" w14:textId="77777777" w:rsidR="00BF718F" w:rsidRPr="00BF718F" w:rsidRDefault="00BF718F" w:rsidP="00BF718F">
            <w:pPr>
              <w:rPr>
                <w:sz w:val="18"/>
                <w:szCs w:val="18"/>
              </w:rPr>
            </w:pPr>
            <w:r w:rsidRPr="00BF718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BF718F">
              <w:rPr>
                <w:sz w:val="18"/>
                <w:szCs w:val="18"/>
              </w:rPr>
              <w:t>003513838</w:t>
            </w:r>
          </w:p>
        </w:tc>
      </w:tr>
      <w:tr w:rsidR="00BF718F" w14:paraId="038B0314" w14:textId="77777777" w:rsidTr="00BF718F">
        <w:trPr>
          <w:trHeight w:val="315"/>
        </w:trPr>
        <w:tc>
          <w:tcPr>
            <w:tcW w:w="7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C92AB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E39952" w14:textId="77777777" w:rsidR="00BF718F" w:rsidRDefault="00BF718F" w:rsidP="00BF7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D812F" w14:textId="77777777" w:rsidR="00BF718F" w:rsidRDefault="00BF718F" w:rsidP="00BF718F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320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7D1A9DE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116E54A9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294E9" w14:textId="77777777" w:rsidR="00BF718F" w:rsidRPr="00234409" w:rsidRDefault="00BF718F" w:rsidP="00BF718F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03122416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8D5A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2C6A650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72534" w14:textId="77777777" w:rsidR="00BF718F" w:rsidRPr="00BF718F" w:rsidRDefault="00BF718F" w:rsidP="00BF718F">
            <w:pPr>
              <w:rPr>
                <w:sz w:val="18"/>
                <w:szCs w:val="18"/>
              </w:rPr>
            </w:pPr>
            <w:r w:rsidRPr="00BF718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BF718F">
              <w:rPr>
                <w:sz w:val="18"/>
                <w:szCs w:val="18"/>
              </w:rPr>
              <w:t>660953019</w:t>
            </w:r>
          </w:p>
        </w:tc>
      </w:tr>
      <w:tr w:rsidR="00BF718F" w14:paraId="49662302" w14:textId="77777777" w:rsidTr="00BF718F">
        <w:trPr>
          <w:trHeight w:val="315"/>
        </w:trPr>
        <w:tc>
          <w:tcPr>
            <w:tcW w:w="7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1B8D0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1BACEC" w14:textId="77777777" w:rsidR="00BF718F" w:rsidRDefault="00BF718F" w:rsidP="00BF7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5BDC4" w14:textId="77777777" w:rsidR="00BF718F" w:rsidRDefault="00BF718F" w:rsidP="00BF718F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2048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50DCE7D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1DB7536D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8310D" w14:textId="77777777" w:rsidR="00BF718F" w:rsidRPr="00234409" w:rsidRDefault="00BF718F" w:rsidP="00BF718F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199834624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78E4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380B360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E169B" w14:textId="77777777" w:rsidR="00BF718F" w:rsidRPr="00BF718F" w:rsidRDefault="00BF718F" w:rsidP="00BF718F">
            <w:pPr>
              <w:rPr>
                <w:sz w:val="18"/>
                <w:szCs w:val="18"/>
              </w:rPr>
            </w:pPr>
            <w:r w:rsidRPr="00BF718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BF718F">
              <w:rPr>
                <w:sz w:val="18"/>
                <w:szCs w:val="18"/>
              </w:rPr>
              <w:t>230099321</w:t>
            </w:r>
          </w:p>
        </w:tc>
      </w:tr>
      <w:tr w:rsidR="00BF718F" w14:paraId="558B62A6" w14:textId="77777777" w:rsidTr="00BF718F">
        <w:trPr>
          <w:trHeight w:val="315"/>
        </w:trPr>
        <w:tc>
          <w:tcPr>
            <w:tcW w:w="768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9D060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9BEC1D" w14:textId="77777777" w:rsidR="00BF718F" w:rsidRDefault="00BF718F" w:rsidP="00BF71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DC41E" w14:textId="77777777" w:rsidR="00BF718F" w:rsidRDefault="00BF718F" w:rsidP="00BF718F">
            <w:pPr>
              <w:rPr>
                <w:sz w:val="18"/>
                <w:szCs w:val="18"/>
              </w:rPr>
            </w:pPr>
            <w:r w:rsidRPr="00C65870">
              <w:rPr>
                <w:sz w:val="18"/>
                <w:szCs w:val="18"/>
              </w:rPr>
              <w:t>2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919737C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40704BEA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D311E" w14:textId="77777777" w:rsidR="00BF718F" w:rsidRPr="00234409" w:rsidRDefault="00BF718F" w:rsidP="00BF718F">
            <w:pPr>
              <w:rPr>
                <w:sz w:val="18"/>
                <w:szCs w:val="18"/>
              </w:rPr>
            </w:pPr>
            <w:r w:rsidRPr="00234409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34409">
              <w:rPr>
                <w:sz w:val="18"/>
                <w:szCs w:val="18"/>
              </w:rPr>
              <w:t>000195151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EF6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34BCA6" w14:textId="77777777" w:rsidR="00BF718F" w:rsidRDefault="00BF718F" w:rsidP="00BF718F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5F881" w14:textId="77777777" w:rsidR="00BF718F" w:rsidRPr="00BF718F" w:rsidRDefault="00BF718F" w:rsidP="00BF718F">
            <w:pPr>
              <w:rPr>
                <w:sz w:val="18"/>
                <w:szCs w:val="18"/>
              </w:rPr>
            </w:pPr>
            <w:r w:rsidRPr="00BF718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BF718F">
              <w:rPr>
                <w:sz w:val="18"/>
                <w:szCs w:val="18"/>
              </w:rPr>
              <w:t>004130956</w:t>
            </w:r>
          </w:p>
        </w:tc>
      </w:tr>
    </w:tbl>
    <w:p w14:paraId="5F5468D3" w14:textId="77777777" w:rsidR="00234409" w:rsidRPr="00775DD4" w:rsidRDefault="00234409" w:rsidP="00234409">
      <w:pPr>
        <w:rPr>
          <w:sz w:val="18"/>
          <w:szCs w:val="18"/>
        </w:rPr>
      </w:pPr>
    </w:p>
    <w:p w14:paraId="44463D6B" w14:textId="77777777" w:rsidR="00234409" w:rsidRDefault="00234409" w:rsidP="009F0475">
      <w:pPr>
        <w:rPr>
          <w:rFonts w:ascii="Courier New" w:hAnsi="Courier New" w:cs="Courier New"/>
          <w:color w:val="000000"/>
          <w:sz w:val="22"/>
        </w:rPr>
      </w:pPr>
    </w:p>
    <w:p w14:paraId="55AF18BF" w14:textId="77777777" w:rsidR="00234409" w:rsidRDefault="00234409" w:rsidP="009F0475">
      <w:pPr>
        <w:rPr>
          <w:rFonts w:ascii="Courier New" w:hAnsi="Courier New" w:cs="Courier New"/>
          <w:color w:val="000000"/>
          <w:sz w:val="22"/>
        </w:rPr>
      </w:pPr>
    </w:p>
    <w:p w14:paraId="39554049" w14:textId="77777777"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F718F" w14:paraId="25419B51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15C0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309F2970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5057A7D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EE38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0917A7E6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B90D5F4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E2B5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22421757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5C86396C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D5C1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0BF607B6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7892863D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CA0C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0C37F9D1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5A777707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38E9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067A15AB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149DFE7E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D230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7AE42791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1DCEE55B" w14:textId="77777777" w:rsidR="00BF718F" w:rsidRDefault="00BF718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F718F" w14:paraId="7C0A9435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424C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4F92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ECE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2DF6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4.230099321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A24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BD68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0.2048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E658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4.230099321</w:t>
            </w:r>
          </w:p>
        </w:tc>
      </w:tr>
      <w:tr w:rsidR="00BF718F" w14:paraId="1D804FA0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B814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B6CD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A0A7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0.03328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F9C4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0.660953019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988A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B2C9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0.03328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9BE4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0.660953019</w:t>
            </w:r>
          </w:p>
        </w:tc>
      </w:tr>
      <w:tr w:rsidR="00BF718F" w14:paraId="6D7E8216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5FC6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270A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8AFD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FC61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170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B7A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BF7A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</w:t>
            </w:r>
          </w:p>
        </w:tc>
      </w:tr>
      <w:tr w:rsidR="00BF718F" w14:paraId="64BE1D98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6CDF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69A0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E4F5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6FEE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0.004130956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F112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4A28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BBDF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0.004130956</w:t>
            </w:r>
          </w:p>
        </w:tc>
      </w:tr>
      <w:tr w:rsidR="00BF718F" w14:paraId="6E6CB691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4A46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5B82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82A4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7D16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2.003513838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6E9C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4AA9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1621" w14:textId="77777777" w:rsidR="00BF718F" w:rsidRDefault="003F36D0">
            <w:pPr>
              <w:jc w:val="right"/>
              <w:rPr>
                <w:color w:val="000000"/>
                <w:sz w:val="22"/>
              </w:rPr>
            </w:pPr>
            <w:r w:rsidRPr="003F36D0">
              <w:rPr>
                <w:color w:val="000000"/>
                <w:sz w:val="22"/>
              </w:rPr>
              <w:t>2.003513838</w:t>
            </w:r>
          </w:p>
        </w:tc>
      </w:tr>
      <w:tr w:rsidR="00BF718F" w14:paraId="0A92F112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DCEC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3A80" w14:textId="77777777" w:rsidR="00BF718F" w:rsidRDefault="00BF718F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87F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94D5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0.000004675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A398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CD7F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3B5B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0.000004675</w:t>
            </w:r>
          </w:p>
        </w:tc>
      </w:tr>
      <w:tr w:rsidR="00BF718F" w14:paraId="797B201F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F4E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1CEA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2515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7BEF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497A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BC5E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1CF8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0.0425</w:t>
            </w:r>
          </w:p>
        </w:tc>
      </w:tr>
      <w:tr w:rsidR="00BF718F" w14:paraId="49DC3ABF" w14:textId="77777777" w:rsidTr="00BF718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30CA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5BAC" w14:textId="77777777" w:rsidR="00BF718F" w:rsidRDefault="00BF718F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A85A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80DA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0448" w14:textId="77777777" w:rsidR="00BF718F" w:rsidRDefault="00BF718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3D3D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0308" w14:textId="77777777" w:rsidR="00BF718F" w:rsidRDefault="00BF718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1.02</w:t>
            </w:r>
          </w:p>
        </w:tc>
      </w:tr>
    </w:tbl>
    <w:p w14:paraId="20C6A082" w14:textId="77777777" w:rsidR="009F0475" w:rsidRDefault="009F0475" w:rsidP="009F0475">
      <w:pPr>
        <w:rPr>
          <w:color w:val="000000"/>
          <w:sz w:val="22"/>
        </w:rPr>
      </w:pPr>
    </w:p>
    <w:p w14:paraId="7F085D03" w14:textId="77777777" w:rsidR="009F0475" w:rsidRDefault="009F0475" w:rsidP="009F0475">
      <w:pPr>
        <w:rPr>
          <w:b/>
          <w:i/>
          <w:color w:val="000000"/>
          <w:sz w:val="22"/>
        </w:rPr>
      </w:pPr>
    </w:p>
    <w:p w14:paraId="7EE5285C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</w:p>
    <w:p w14:paraId="384A3D65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0007, Выхлопная труба</w:t>
      </w:r>
    </w:p>
    <w:p w14:paraId="13221BCB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001,Дизельгенератор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EMSA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jenerator</w:t>
      </w:r>
      <w:proofErr w:type="spellEnd"/>
      <w:r>
        <w:rPr>
          <w:rFonts w:ascii="Courier New" w:hAnsi="Courier New" w:cs="Courier New"/>
          <w:b/>
          <w:color w:val="000000"/>
          <w:sz w:val="22"/>
        </w:rPr>
        <w:t xml:space="preserve"> 180</w:t>
      </w:r>
    </w:p>
    <w:p w14:paraId="1E90F4E5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3A0FA6D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05817CE7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3A14CC2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E0A9A12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27C59E73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635C69A2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6B4D4D1B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0F93FC2C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124</w:t>
      </w:r>
    </w:p>
    <w:p w14:paraId="3B3DE519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144</w:t>
      </w:r>
    </w:p>
    <w:p w14:paraId="508AC400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146</w:t>
      </w:r>
    </w:p>
    <w:p w14:paraId="768E1E9F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673</w:t>
      </w:r>
    </w:p>
    <w:p w14:paraId="4539A5CF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F9ACD57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00C465F7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098862AA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503DD47F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146 * 144 = </w:t>
      </w:r>
      <w:r>
        <w:rPr>
          <w:rFonts w:ascii="Arial" w:hAnsi="Arial" w:cs="Arial"/>
          <w:b/>
          <w:color w:val="000000"/>
        </w:rPr>
        <w:t>0.18332928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6F0DEF14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0499B9D2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187A61F7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2A0D0ECF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51FDD904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127B42AD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1DB9A09F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0.18332928 / 0.378044397 = </w:t>
      </w:r>
      <w:r>
        <w:rPr>
          <w:rFonts w:ascii="Arial" w:hAnsi="Arial" w:cs="Arial"/>
          <w:b/>
          <w:color w:val="000000"/>
        </w:rPr>
        <w:t>0.484941137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7553A8F5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2585BDDC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6D16855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7A9C3C53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D1AB2" w14:paraId="7C085B86" w14:textId="77777777" w:rsidTr="00AD1AB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25E0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E79B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E7FF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EE71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1F80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18B0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F1B5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6818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AD1AB2" w14:paraId="6C80D866" w14:textId="77777777" w:rsidTr="00AD1AB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18CA" w14:textId="77777777" w:rsidR="00AD1AB2" w:rsidRDefault="00AD1AB2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F9FD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3B5F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8AE6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55CC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4E73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555E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A47B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25FAB977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1EA9E02D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7609DEEF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AD1AB2" w14:paraId="28C2243A" w14:textId="77777777" w:rsidTr="00AD1AB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66B0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757B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E026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044B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A010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7875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D0AE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9B8C" w14:textId="77777777" w:rsidR="00AD1AB2" w:rsidRDefault="00AD1AB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AD1AB2" w14:paraId="7F128246" w14:textId="77777777" w:rsidTr="00AD1AB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7ACB" w14:textId="77777777" w:rsidR="00AD1AB2" w:rsidRDefault="00AD1AB2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A0A7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F784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5C6B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A10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35CE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128D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8A9" w14:textId="77777777" w:rsidR="00AD1AB2" w:rsidRDefault="00AD1AB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041CB131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5BC65EB8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642CA257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1F5CDA38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482C5E6D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692F4B65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566C4CB0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</w:p>
    <w:p w14:paraId="13C6E477" w14:textId="77777777" w:rsidR="00AD1AB2" w:rsidRDefault="00AD1AB2" w:rsidP="00AD1AB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50376B9E" w14:textId="77777777"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</w:p>
    <w:p w14:paraId="792863B0" w14:textId="77777777"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</w:p>
    <w:p w14:paraId="1D85483B" w14:textId="77777777" w:rsidR="002277F4" w:rsidRDefault="002277F4" w:rsidP="002277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14:paraId="1D30CB7D" w14:textId="77777777" w:rsidR="002277F4" w:rsidRDefault="002277F4" w:rsidP="002277F4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5"/>
        <w:gridCol w:w="1659"/>
        <w:gridCol w:w="831"/>
        <w:gridCol w:w="829"/>
        <w:gridCol w:w="831"/>
        <w:gridCol w:w="1377"/>
        <w:gridCol w:w="693"/>
        <w:gridCol w:w="833"/>
        <w:gridCol w:w="1373"/>
      </w:tblGrid>
      <w:tr w:rsidR="002277F4" w14:paraId="4BE7F83B" w14:textId="77777777" w:rsidTr="000421C5">
        <w:trPr>
          <w:trHeight w:val="315"/>
        </w:trPr>
        <w:tc>
          <w:tcPr>
            <w:tcW w:w="7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3FB3BE5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источников </w:t>
            </w:r>
            <w:proofErr w:type="gramStart"/>
            <w:r>
              <w:rPr>
                <w:b/>
                <w:sz w:val="18"/>
                <w:szCs w:val="18"/>
              </w:rPr>
              <w:t>выброса(</w:t>
            </w:r>
            <w:proofErr w:type="gramEnd"/>
            <w:r>
              <w:rPr>
                <w:b/>
                <w:sz w:val="18"/>
                <w:szCs w:val="18"/>
              </w:rPr>
              <w:t xml:space="preserve">номер </w:t>
            </w:r>
            <w:r>
              <w:rPr>
                <w:b/>
                <w:sz w:val="18"/>
                <w:szCs w:val="18"/>
              </w:rPr>
              <w:lastRenderedPageBreak/>
              <w:t>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835B6F5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B884BD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Фактический </w:t>
            </w:r>
            <w:r>
              <w:rPr>
                <w:b/>
                <w:sz w:val="18"/>
                <w:szCs w:val="18"/>
              </w:rPr>
              <w:lastRenderedPageBreak/>
              <w:t>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4C8EED3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1B7ED5EB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153DD" w14:textId="77777777" w:rsidR="002277F4" w:rsidRDefault="002277F4" w:rsidP="000421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B27AB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A0D91A1" w14:textId="77777777" w:rsidR="002277F4" w:rsidRDefault="002277F4" w:rsidP="000421C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 xml:space="preserve">Площадь  </w:t>
            </w:r>
            <w:r>
              <w:rPr>
                <w:b/>
                <w:sz w:val="18"/>
                <w:szCs w:val="18"/>
              </w:rPr>
              <w:lastRenderedPageBreak/>
              <w:t>сечения</w:t>
            </w:r>
            <w:proofErr w:type="gramEnd"/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8A469" w14:textId="77777777" w:rsidR="002277F4" w:rsidRDefault="002277F4" w:rsidP="000421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Выброс, т/год</w:t>
            </w:r>
          </w:p>
        </w:tc>
      </w:tr>
      <w:tr w:rsidR="00AD1AB2" w14:paraId="4327DB45" w14:textId="77777777" w:rsidTr="00895C42">
        <w:trPr>
          <w:trHeight w:val="315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14:paraId="1D2AD018" w14:textId="77777777" w:rsidR="00AD1AB2" w:rsidRDefault="00AD1AB2" w:rsidP="00AD1A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№0007 EMSA 180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E7DE856" w14:textId="77777777" w:rsidR="00AD1AB2" w:rsidRPr="00E47966" w:rsidRDefault="00AD1AB2" w:rsidP="00AD1AB2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6E6E3" w14:textId="77777777" w:rsidR="00AD1AB2" w:rsidRPr="0078400A" w:rsidRDefault="00AD1AB2" w:rsidP="00AD1AB2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480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145C6C" w14:textId="77777777" w:rsidR="00AD1AB2" w:rsidRPr="0078400A" w:rsidRDefault="00AD1AB2" w:rsidP="00AD1AB2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12,78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5E2A596C" w14:textId="77777777" w:rsidR="00AD1AB2" w:rsidRPr="0078400A" w:rsidRDefault="00AD1AB2" w:rsidP="00AD1AB2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57B4C" w14:textId="77777777" w:rsidR="00AD1AB2" w:rsidRPr="002277F4" w:rsidRDefault="00AD1AB2" w:rsidP="00AD1AB2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04815504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7DE23" w14:textId="77777777" w:rsidR="00AD1AB2" w:rsidRPr="00E47966" w:rsidRDefault="00AD1AB2" w:rsidP="00AD1AB2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47966">
              <w:rPr>
                <w:sz w:val="18"/>
                <w:szCs w:val="18"/>
              </w:rPr>
              <w:t>100323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A21C226" w14:textId="77777777" w:rsidR="00AD1AB2" w:rsidRPr="00E47966" w:rsidRDefault="00AD1AB2" w:rsidP="00AD1AB2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47966">
              <w:rPr>
                <w:sz w:val="18"/>
                <w:szCs w:val="18"/>
              </w:rPr>
              <w:t>00785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2190C" w14:textId="77777777" w:rsidR="00AD1AB2" w:rsidRPr="00895C42" w:rsidRDefault="00AD1AB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1</w:t>
            </w:r>
            <w:r w:rsidR="00895C42"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019345887</w:t>
            </w:r>
          </w:p>
        </w:tc>
      </w:tr>
      <w:tr w:rsidR="00AD1AB2" w14:paraId="78D410BA" w14:textId="77777777" w:rsidTr="00895C42">
        <w:trPr>
          <w:trHeight w:val="315"/>
        </w:trPr>
        <w:tc>
          <w:tcPr>
            <w:tcW w:w="7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3ADEC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417FD" w14:textId="77777777" w:rsidR="00AD1AB2" w:rsidRDefault="00AD1AB2" w:rsidP="00AD1AB2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93C6C" w14:textId="77777777" w:rsidR="00AD1AB2" w:rsidRDefault="00AD1AB2" w:rsidP="00AD1AB2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420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02FCA48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54701E32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34F89" w14:textId="77777777" w:rsidR="00AD1AB2" w:rsidRPr="002277F4" w:rsidRDefault="00AD1AB2" w:rsidP="00AD1AB2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04213566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1FC5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82C314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28925" w14:textId="77777777" w:rsidR="00AD1AB2" w:rsidRPr="00895C42" w:rsidRDefault="00AD1AB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0</w:t>
            </w:r>
            <w:r w:rsidR="00895C42"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891927651</w:t>
            </w:r>
          </w:p>
        </w:tc>
      </w:tr>
      <w:tr w:rsidR="00AD1AB2" w14:paraId="0E91FDFF" w14:textId="77777777" w:rsidTr="00895C42">
        <w:trPr>
          <w:trHeight w:val="315"/>
        </w:trPr>
        <w:tc>
          <w:tcPr>
            <w:tcW w:w="7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2A9ED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8DDAC3" w14:textId="77777777" w:rsidR="00AD1AB2" w:rsidRDefault="00AD1AB2" w:rsidP="00AD1AB2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E59CF" w14:textId="77777777" w:rsidR="00AD1AB2" w:rsidRDefault="00AD1AB2" w:rsidP="00AD1AB2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2458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9983469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0F1F94A9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6DC2E" w14:textId="77777777" w:rsidR="00AD1AB2" w:rsidRPr="002277F4" w:rsidRDefault="00AD1AB2" w:rsidP="00AD1AB2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246593934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A0CF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9EB05B5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6C8CC" w14:textId="77777777" w:rsidR="00AD1AB2" w:rsidRPr="00895C42" w:rsidRDefault="00AD1AB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5</w:t>
            </w:r>
            <w:r w:rsidR="00895C42"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219900395</w:t>
            </w:r>
          </w:p>
        </w:tc>
      </w:tr>
      <w:tr w:rsidR="00AD1AB2" w14:paraId="35A11B13" w14:textId="77777777" w:rsidTr="00895C42">
        <w:trPr>
          <w:trHeight w:val="315"/>
        </w:trPr>
        <w:tc>
          <w:tcPr>
            <w:tcW w:w="771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9E8D8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66BB5" w14:textId="77777777" w:rsidR="00AD1AB2" w:rsidRDefault="00AD1AB2" w:rsidP="00AD1AB2">
            <w:pPr>
              <w:rPr>
                <w:sz w:val="18"/>
                <w:szCs w:val="18"/>
              </w:rPr>
            </w:pPr>
            <w:r w:rsidRPr="00E47966"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EABEF" w14:textId="77777777" w:rsidR="00AD1AB2" w:rsidRDefault="00AD1AB2" w:rsidP="00AD1AB2">
            <w:pPr>
              <w:rPr>
                <w:sz w:val="18"/>
                <w:szCs w:val="18"/>
              </w:rPr>
            </w:pPr>
            <w:r w:rsidRPr="0078400A">
              <w:rPr>
                <w:sz w:val="18"/>
                <w:szCs w:val="18"/>
              </w:rPr>
              <w:t>4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566DDF7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065E4D63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B7DCB" w14:textId="77777777" w:rsidR="00AD1AB2" w:rsidRPr="002277F4" w:rsidRDefault="00AD1AB2" w:rsidP="00AD1AB2">
            <w:pPr>
              <w:rPr>
                <w:sz w:val="18"/>
                <w:szCs w:val="18"/>
              </w:rPr>
            </w:pPr>
            <w:r w:rsidRPr="002277F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2277F4">
              <w:rPr>
                <w:sz w:val="18"/>
                <w:szCs w:val="18"/>
              </w:rPr>
              <w:t>000401292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C2BE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12CBF60" w14:textId="77777777" w:rsidR="00AD1AB2" w:rsidRDefault="00AD1AB2" w:rsidP="00AD1AB2">
            <w:pPr>
              <w:rPr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6A33C" w14:textId="77777777" w:rsidR="00AD1AB2" w:rsidRPr="00895C42" w:rsidRDefault="00AD1AB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0</w:t>
            </w:r>
            <w:r w:rsidR="00895C42"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008494549</w:t>
            </w:r>
          </w:p>
        </w:tc>
      </w:tr>
    </w:tbl>
    <w:p w14:paraId="00987F7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755FEB92" w14:textId="77777777"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AD1AB2" w14:paraId="25D6F529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4855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732CD9D7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AADFBC7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BFB6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74E7685B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C9B5096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6921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5620DA59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45656D7C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1020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524592E9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5221D514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3156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2A899E9D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7C96B5F0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AE46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60009775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11BF5027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AA2D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10F78187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0230D138" w14:textId="77777777" w:rsidR="00AD1AB2" w:rsidRDefault="00AD1AB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AD1AB2" w14:paraId="04A47EE9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F8FE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039C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619F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0.3072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E49C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5.219900395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1F7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A8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0.3072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1062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5.219900395</w:t>
            </w:r>
          </w:p>
        </w:tc>
      </w:tr>
      <w:tr w:rsidR="00AD1AB2" w14:paraId="1AEE4639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5523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E4CD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5215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0.04992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BFA6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0.891927651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4335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247D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0.04992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040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0.891927651</w:t>
            </w:r>
          </w:p>
        </w:tc>
      </w:tr>
      <w:tr w:rsidR="00AD1AB2" w14:paraId="07972EE1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AC8F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B819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23B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E18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FEEA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2F0D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C99B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0.248</w:t>
            </w:r>
          </w:p>
        </w:tc>
      </w:tr>
      <w:tr w:rsidR="00AD1AB2" w14:paraId="5C120D81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330C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2DDF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AE0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9EE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0.008494549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C76C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4CBB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7B40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0.008494549</w:t>
            </w:r>
          </w:p>
        </w:tc>
      </w:tr>
      <w:tr w:rsidR="00AD1AB2" w14:paraId="77879CE5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041A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250D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21C4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1EF6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1.019345887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BD7F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B430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6371" w14:textId="77777777" w:rsidR="00AD1AB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1.019345887</w:t>
            </w:r>
          </w:p>
        </w:tc>
      </w:tr>
      <w:tr w:rsidR="00AD1AB2" w14:paraId="1F020EA6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FBE6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76F4" w14:textId="77777777" w:rsidR="00AD1AB2" w:rsidRDefault="00AD1AB2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4A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CEF3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C06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C3A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104C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0.00000682</w:t>
            </w:r>
          </w:p>
        </w:tc>
      </w:tr>
      <w:tr w:rsidR="00AD1AB2" w14:paraId="497A7E62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C462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A16A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5A17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47D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AF8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CAF3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93AF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0.062</w:t>
            </w:r>
          </w:p>
        </w:tc>
      </w:tr>
      <w:tr w:rsidR="00AD1AB2" w14:paraId="64529375" w14:textId="77777777" w:rsidTr="00AD1AB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5F52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D84F" w14:textId="77777777" w:rsidR="00AD1AB2" w:rsidRDefault="00AD1AB2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0A92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3B8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CEF6" w14:textId="77777777" w:rsidR="00AD1AB2" w:rsidRDefault="00AD1AB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0A6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35F9" w14:textId="77777777" w:rsidR="00AD1AB2" w:rsidRDefault="00AD1AB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1.488</w:t>
            </w:r>
          </w:p>
        </w:tc>
      </w:tr>
    </w:tbl>
    <w:p w14:paraId="4EEFCF09" w14:textId="77777777" w:rsidR="009F0475" w:rsidRDefault="009F0475" w:rsidP="009F0475">
      <w:pPr>
        <w:rPr>
          <w:color w:val="000000"/>
          <w:sz w:val="22"/>
        </w:rPr>
      </w:pPr>
    </w:p>
    <w:p w14:paraId="60E67CCF" w14:textId="77777777" w:rsidR="00E822DD" w:rsidRDefault="00E822DD" w:rsidP="00E822DD">
      <w:pPr>
        <w:rPr>
          <w:color w:val="000000"/>
          <w:sz w:val="22"/>
        </w:rPr>
      </w:pPr>
    </w:p>
    <w:p w14:paraId="054F0AA9" w14:textId="77777777" w:rsidR="00E822DD" w:rsidRDefault="00E822DD" w:rsidP="00E822DD">
      <w:pPr>
        <w:rPr>
          <w:b/>
          <w:i/>
          <w:color w:val="000000"/>
          <w:sz w:val="22"/>
        </w:rPr>
      </w:pPr>
    </w:p>
    <w:p w14:paraId="4458B9BB" w14:textId="77777777" w:rsidR="007032E7" w:rsidRPr="009F1601" w:rsidRDefault="007032E7" w:rsidP="007032E7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 xml:space="preserve">Источник загрязнения N </w:t>
      </w:r>
      <w:proofErr w:type="gramStart"/>
      <w:r w:rsidRPr="009F1601">
        <w:rPr>
          <w:rFonts w:ascii="Courier New" w:hAnsi="Courier New" w:cs="Courier New"/>
          <w:b/>
          <w:color w:val="000000"/>
          <w:sz w:val="22"/>
        </w:rPr>
        <w:t>009</w:t>
      </w:r>
      <w:r>
        <w:rPr>
          <w:rFonts w:ascii="Courier New" w:hAnsi="Courier New" w:cs="Courier New"/>
          <w:b/>
          <w:color w:val="000000"/>
          <w:sz w:val="22"/>
        </w:rPr>
        <w:t>0</w:t>
      </w:r>
      <w:r w:rsidRPr="009F1601">
        <w:rPr>
          <w:rFonts w:ascii="Courier New" w:hAnsi="Courier New" w:cs="Courier New"/>
          <w:b/>
          <w:color w:val="000000"/>
          <w:sz w:val="22"/>
        </w:rPr>
        <w:t>,Выхлопная</w:t>
      </w:r>
      <w:proofErr w:type="gramEnd"/>
      <w:r w:rsidRPr="009F1601">
        <w:rPr>
          <w:rFonts w:ascii="Courier New" w:hAnsi="Courier New" w:cs="Courier New"/>
          <w:b/>
          <w:color w:val="000000"/>
          <w:sz w:val="22"/>
        </w:rPr>
        <w:t xml:space="preserve"> труба</w:t>
      </w:r>
    </w:p>
    <w:p w14:paraId="1ADA0796" w14:textId="77777777" w:rsidR="007032E7" w:rsidRDefault="007032E7" w:rsidP="007032E7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выделения N 009</w:t>
      </w:r>
      <w:r>
        <w:rPr>
          <w:rFonts w:ascii="Courier New" w:hAnsi="Courier New" w:cs="Courier New"/>
          <w:b/>
          <w:color w:val="000000"/>
          <w:sz w:val="22"/>
        </w:rPr>
        <w:t>0</w:t>
      </w:r>
      <w:r w:rsidRPr="009F1601">
        <w:rPr>
          <w:rFonts w:ascii="Courier New" w:hAnsi="Courier New" w:cs="Courier New"/>
          <w:b/>
          <w:color w:val="000000"/>
          <w:sz w:val="22"/>
        </w:rPr>
        <w:t xml:space="preserve"> 01, </w:t>
      </w:r>
      <w:r w:rsidRPr="007032E7">
        <w:rPr>
          <w:rFonts w:ascii="Courier New" w:hAnsi="Courier New" w:cs="Courier New"/>
          <w:b/>
          <w:color w:val="000000"/>
          <w:sz w:val="22"/>
        </w:rPr>
        <w:t>ГПЭС Cummins 1540 кВт</w:t>
      </w:r>
    </w:p>
    <w:p w14:paraId="3961D85D" w14:textId="77777777" w:rsidR="007032E7" w:rsidRPr="00E822DD" w:rsidRDefault="007032E7" w:rsidP="007032E7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Список литературы:</w:t>
      </w:r>
    </w:p>
    <w:p w14:paraId="79B63D93" w14:textId="77777777" w:rsidR="00E47966" w:rsidRPr="007032E7" w:rsidRDefault="007032E7" w:rsidP="007032E7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Методика расчета выбросов загрязняющих веществ в атмосферу на объектах транспорта и хранения газа, Приложение 1 к приказу Министра охраны окружающей среды РК о</w:t>
      </w:r>
      <w:r>
        <w:rPr>
          <w:rFonts w:ascii="Courier New" w:hAnsi="Courier New" w:cs="Courier New"/>
          <w:sz w:val="22"/>
          <w:szCs w:val="22"/>
        </w:rPr>
        <w:t>т 18.04.2008 г. № 100-п, п.3.6.</w:t>
      </w:r>
    </w:p>
    <w:p w14:paraId="5F652FC7" w14:textId="77777777" w:rsidR="000421C5" w:rsidRDefault="000421C5" w:rsidP="007032E7">
      <w:pPr>
        <w:rPr>
          <w:rFonts w:ascii="Courier New" w:hAnsi="Courier New" w:cs="Courier New"/>
          <w:color w:val="000000"/>
          <w:sz w:val="22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5620"/>
        <w:gridCol w:w="1760"/>
      </w:tblGrid>
      <w:tr w:rsidR="00524E00" w:rsidRPr="00524E00" w14:paraId="7099D465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DD67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время работы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98C6" w14:textId="77777777" w:rsidR="00524E00" w:rsidRPr="00524E00" w:rsidRDefault="00524E00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b/>
                <w:bCs/>
                <w:sz w:val="22"/>
                <w:szCs w:val="22"/>
              </w:rPr>
              <w:t>5880</w:t>
            </w:r>
          </w:p>
        </w:tc>
      </w:tr>
      <w:tr w:rsidR="00524E00" w:rsidRPr="00524E00" w14:paraId="1D1EBF72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61941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 xml:space="preserve">Общий объем расходуемого топлива составит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C87A" w14:textId="77777777" w:rsidR="00524E00" w:rsidRPr="00524E00" w:rsidRDefault="00524E00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1 517 040</w:t>
            </w:r>
          </w:p>
        </w:tc>
      </w:tr>
      <w:tr w:rsidR="00524E00" w:rsidRPr="00524E00" w14:paraId="29E16968" w14:textId="77777777" w:rsidTr="00524E00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4B0F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Расход топлива, м</w:t>
            </w:r>
            <w:r w:rsidRPr="00524E00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3</w:t>
            </w:r>
            <w:r w:rsidRPr="00524E00">
              <w:rPr>
                <w:rFonts w:ascii="Courier New" w:hAnsi="Courier New" w:cs="Courier New"/>
                <w:sz w:val="22"/>
                <w:szCs w:val="22"/>
              </w:rPr>
              <w:t>/ч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65B3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258</w:t>
            </w:r>
          </w:p>
        </w:tc>
      </w:tr>
      <w:tr w:rsidR="00524E00" w:rsidRPr="00524E00" w14:paraId="69122A0D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58B7B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Стехиометрический коэффициент</w:t>
            </w:r>
            <w:proofErr w:type="gramStart"/>
            <w:r w:rsidRPr="00524E0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524E00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К</w:t>
            </w:r>
            <w:proofErr w:type="gramEnd"/>
            <w:r w:rsidRPr="00524E00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B936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524E00" w:rsidRPr="00524E00" w14:paraId="5E516DB1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21F7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Коэффициент разбавления воздуха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FA7D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  <w:tr w:rsidR="00524E00" w:rsidRPr="00524E00" w14:paraId="7BD1315C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08CC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 xml:space="preserve">Содержание серы в топливе, %,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70B8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0,0022</w:t>
            </w:r>
          </w:p>
        </w:tc>
      </w:tr>
      <w:tr w:rsidR="00524E00" w:rsidRPr="00524E00" w14:paraId="0634BABA" w14:textId="77777777" w:rsidTr="00524E00">
        <w:trPr>
          <w:trHeight w:val="39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938E" w14:textId="77777777" w:rsidR="00524E00" w:rsidRPr="00524E00" w:rsidRDefault="00524E00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Объем выхлопных газов, м</w:t>
            </w:r>
            <w:r w:rsidRPr="00524E00">
              <w:rPr>
                <w:rFonts w:ascii="Courier New" w:hAnsi="Courier New" w:cs="Courier New"/>
                <w:b/>
                <w:bCs/>
                <w:sz w:val="22"/>
                <w:szCs w:val="22"/>
                <w:vertAlign w:val="superscript"/>
              </w:rPr>
              <w:t>3</w:t>
            </w:r>
            <w:r w:rsidRPr="00524E00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/час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C6F40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5160</w:t>
            </w:r>
          </w:p>
        </w:tc>
      </w:tr>
      <w:tr w:rsidR="00524E00" w:rsidRPr="00524E00" w14:paraId="4518DEB4" w14:textId="77777777" w:rsidTr="00524E00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2832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Объем выхлопных газов, м</w:t>
            </w:r>
            <w:r w:rsidRPr="00524E00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3</w:t>
            </w:r>
            <w:r w:rsidRPr="00524E00">
              <w:rPr>
                <w:rFonts w:ascii="Courier New" w:hAnsi="Courier New" w:cs="Courier New"/>
                <w:sz w:val="22"/>
                <w:szCs w:val="22"/>
              </w:rPr>
              <w:t xml:space="preserve">/с 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C99A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1,433333333</w:t>
            </w:r>
          </w:p>
        </w:tc>
      </w:tr>
      <w:tr w:rsidR="00524E00" w:rsidRPr="00524E00" w14:paraId="411E0B2F" w14:textId="77777777" w:rsidTr="00524E00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7D59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Концентрация окислов азота, мг/м</w:t>
            </w:r>
            <w:r w:rsidRPr="00524E00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3</w:t>
            </w:r>
            <w:r w:rsidRPr="00524E0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524E00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 xml:space="preserve">CNOX =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B6FF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320</w:t>
            </w:r>
          </w:p>
        </w:tc>
      </w:tr>
      <w:tr w:rsidR="00524E00" w:rsidRPr="00524E00" w14:paraId="2539E47B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ECE8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4A29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77BD2968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1781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7B05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70CF2232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7CA2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 xml:space="preserve">Общие выбросы оксида и диоксида азота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2472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24E00" w:rsidRPr="00524E00" w14:paraId="5176577B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D0DF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ECD4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0,458666667</w:t>
            </w:r>
          </w:p>
        </w:tc>
      </w:tr>
      <w:tr w:rsidR="00524E00" w:rsidRPr="00524E00" w14:paraId="768F00C0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FB0D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т/год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F4BE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9,709056</w:t>
            </w:r>
          </w:p>
        </w:tc>
      </w:tr>
      <w:tr w:rsidR="00524E00" w:rsidRPr="00524E00" w14:paraId="5F5AD06C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BCE2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231C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492276F4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A49D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EBA8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7E33DF2F" w14:textId="77777777" w:rsidTr="00524E00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5032" w14:textId="77777777" w:rsidR="00524E00" w:rsidRPr="00524E00" w:rsidRDefault="00524E00">
            <w:pPr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</w:pPr>
            <w:r w:rsidRPr="00524E00"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  <w:t>Примесь: 0301 Азот (IV) оксид (Азота диоксид)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7B09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0,366933333</w:t>
            </w:r>
          </w:p>
        </w:tc>
      </w:tr>
      <w:tr w:rsidR="00524E00" w:rsidRPr="00524E00" w14:paraId="024D2E1D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02E4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9F33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7,7672448</w:t>
            </w:r>
          </w:p>
        </w:tc>
      </w:tr>
      <w:tr w:rsidR="00524E00" w:rsidRPr="00524E00" w14:paraId="359E8554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C60E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F7C9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6D0010FA" w14:textId="77777777" w:rsidTr="00524E00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C0E8" w14:textId="77777777" w:rsidR="00524E00" w:rsidRPr="00524E00" w:rsidRDefault="00524E00">
            <w:pPr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</w:pPr>
            <w:r w:rsidRPr="00524E00"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  <w:t>Примесь: 0304 Азот (II) оксид (Азота 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5282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0,059626667</w:t>
            </w:r>
          </w:p>
        </w:tc>
      </w:tr>
      <w:tr w:rsidR="00524E00" w:rsidRPr="00524E00" w14:paraId="0A70F88F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3929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BAEE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1,26217728</w:t>
            </w:r>
          </w:p>
        </w:tc>
      </w:tr>
      <w:tr w:rsidR="00524E00" w:rsidRPr="00524E00" w14:paraId="43ED729B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2CFD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B1BD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25CFC873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8113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6470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28394FD6" w14:textId="77777777" w:rsidTr="00524E00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9A41" w14:textId="77777777" w:rsidR="00524E00" w:rsidRPr="00524E00" w:rsidRDefault="00524E00">
            <w:pPr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</w:pPr>
            <w:r w:rsidRPr="00524E00"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  <w:t>Примесь: 0337 Углерод оксид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7C1E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250</w:t>
            </w:r>
          </w:p>
        </w:tc>
      </w:tr>
      <w:tr w:rsidR="00524E00" w:rsidRPr="00524E00" w14:paraId="419B72B8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7C6A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C6C5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0,358333333</w:t>
            </w:r>
          </w:p>
        </w:tc>
      </w:tr>
      <w:tr w:rsidR="00524E00" w:rsidRPr="00524E00" w14:paraId="78216D7F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E021" w14:textId="77777777" w:rsidR="00524E00" w:rsidRPr="00524E00" w:rsidRDefault="00524E0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т/г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8F3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7,5852</w:t>
            </w:r>
          </w:p>
        </w:tc>
      </w:tr>
      <w:tr w:rsidR="00524E00" w:rsidRPr="00524E00" w14:paraId="10B3E6F9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9E91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FD37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5D9339BF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9694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877A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627B3181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39E9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A491" w14:textId="77777777" w:rsidR="00524E00" w:rsidRPr="00524E00" w:rsidRDefault="00524E00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24E00" w:rsidRPr="00524E00" w14:paraId="1ACDBE83" w14:textId="77777777" w:rsidTr="00524E00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121C" w14:textId="77777777" w:rsidR="00524E00" w:rsidRPr="00524E00" w:rsidRDefault="00524E00">
            <w:pPr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</w:pPr>
            <w:r w:rsidRPr="00524E00">
              <w:rPr>
                <w:rFonts w:ascii="Courier New" w:hAnsi="Courier New" w:cs="Courier New"/>
                <w:b/>
                <w:bCs/>
                <w:i/>
                <w:iCs/>
                <w:u w:val="single"/>
              </w:rPr>
              <w:t>Примесь: 0330 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E7366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0,06674976</w:t>
            </w:r>
          </w:p>
        </w:tc>
      </w:tr>
      <w:tr w:rsidR="00524E00" w:rsidRPr="00524E00" w14:paraId="49134FAC" w14:textId="77777777" w:rsidTr="00524E00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72BE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8C3FA" w14:textId="77777777" w:rsidR="00524E00" w:rsidRPr="00524E00" w:rsidRDefault="00524E00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24E00">
              <w:rPr>
                <w:rFonts w:ascii="Courier New" w:hAnsi="Courier New" w:cs="Courier New"/>
                <w:sz w:val="22"/>
                <w:szCs w:val="22"/>
              </w:rPr>
              <w:t>0,003153333</w:t>
            </w:r>
          </w:p>
        </w:tc>
      </w:tr>
    </w:tbl>
    <w:p w14:paraId="04E44B16" w14:textId="77777777" w:rsidR="000421C5" w:rsidRDefault="000421C5" w:rsidP="007032E7">
      <w:pPr>
        <w:rPr>
          <w:rFonts w:ascii="Courier New" w:hAnsi="Courier New" w:cs="Courier New"/>
          <w:color w:val="000000"/>
          <w:sz w:val="22"/>
        </w:rPr>
      </w:pPr>
    </w:p>
    <w:p w14:paraId="4521370D" w14:textId="77777777" w:rsidR="000421C5" w:rsidRDefault="000421C5" w:rsidP="007032E7">
      <w:pPr>
        <w:rPr>
          <w:rFonts w:ascii="Courier New" w:hAnsi="Courier New" w:cs="Courier New"/>
          <w:color w:val="000000"/>
          <w:sz w:val="22"/>
        </w:rPr>
      </w:pPr>
    </w:p>
    <w:p w14:paraId="2649C012" w14:textId="77777777" w:rsidR="007032E7" w:rsidRPr="00E822DD" w:rsidRDefault="007032E7" w:rsidP="007032E7">
      <w:pPr>
        <w:rPr>
          <w:rFonts w:ascii="Courier New" w:hAnsi="Courier New" w:cs="Courier New"/>
          <w:color w:val="000000"/>
          <w:sz w:val="22"/>
        </w:rPr>
      </w:pPr>
      <w:r w:rsidRPr="00B208D6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980" w:type="dxa"/>
        <w:tblInd w:w="-10" w:type="dxa"/>
        <w:tblLook w:val="04A0" w:firstRow="1" w:lastRow="0" w:firstColumn="1" w:lastColumn="0" w:noHBand="0" w:noVBand="1"/>
      </w:tblPr>
      <w:tblGrid>
        <w:gridCol w:w="958"/>
        <w:gridCol w:w="5594"/>
        <w:gridCol w:w="1759"/>
        <w:gridCol w:w="1669"/>
      </w:tblGrid>
      <w:tr w:rsidR="007032E7" w14:paraId="586E9C6F" w14:textId="77777777" w:rsidTr="00524E00">
        <w:trPr>
          <w:trHeight w:val="315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3DEA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5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62FDE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1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4D36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9EA4F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т/год</w:t>
            </w:r>
          </w:p>
        </w:tc>
      </w:tr>
      <w:tr w:rsidR="00524E00" w14:paraId="7CE97D5C" w14:textId="77777777" w:rsidTr="00524E00">
        <w:trPr>
          <w:trHeight w:val="3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42FF5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0977B" w14:textId="77777777" w:rsidR="00524E00" w:rsidRDefault="00524E00" w:rsidP="00524E0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(IV) оксид (Азота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диоксид)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1C7A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0.366933333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16982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7.7672448</w:t>
            </w:r>
          </w:p>
        </w:tc>
      </w:tr>
      <w:tr w:rsidR="00524E00" w14:paraId="37E09308" w14:textId="77777777" w:rsidTr="00524E00">
        <w:trPr>
          <w:trHeight w:val="3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2A29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2490" w14:textId="77777777" w:rsidR="00524E00" w:rsidRDefault="00524E00" w:rsidP="00524E0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(II) оксид (Азота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оксид)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    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06E99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0.059626667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FA597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1.26217728</w:t>
            </w:r>
          </w:p>
        </w:tc>
      </w:tr>
      <w:tr w:rsidR="00524E00" w14:paraId="45E996AD" w14:textId="77777777" w:rsidTr="00524E00">
        <w:trPr>
          <w:trHeight w:val="3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7971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0AE3A" w14:textId="77777777" w:rsidR="00524E00" w:rsidRDefault="00524E00" w:rsidP="00524E0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Углерод оксид                          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8E088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0.358333333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A85BE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7.5852</w:t>
            </w:r>
          </w:p>
        </w:tc>
      </w:tr>
      <w:tr w:rsidR="00524E00" w14:paraId="61E6F511" w14:textId="77777777" w:rsidTr="00524E00">
        <w:trPr>
          <w:trHeight w:val="315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63DB8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A91A2" w14:textId="77777777" w:rsidR="00524E00" w:rsidRDefault="00524E00" w:rsidP="00524E00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Сера диоксид (526)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1F33A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0.003153333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CF02E" w14:textId="77777777" w:rsidR="00524E00" w:rsidRDefault="00524E00" w:rsidP="00524E00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0.06674976</w:t>
            </w:r>
          </w:p>
        </w:tc>
      </w:tr>
    </w:tbl>
    <w:p w14:paraId="74547DA4" w14:textId="77777777" w:rsidR="007032E7" w:rsidRPr="008302A5" w:rsidRDefault="007032E7" w:rsidP="007032E7">
      <w:pPr>
        <w:rPr>
          <w:rFonts w:ascii="Courier New" w:hAnsi="Courier New" w:cs="Courier New"/>
          <w:color w:val="000000"/>
          <w:sz w:val="22"/>
        </w:rPr>
      </w:pPr>
    </w:p>
    <w:p w14:paraId="6864EF11" w14:textId="77777777" w:rsidR="007032E7" w:rsidRDefault="007032E7" w:rsidP="008302A5">
      <w:pPr>
        <w:rPr>
          <w:rFonts w:ascii="Courier New" w:hAnsi="Courier New" w:cs="Courier New"/>
          <w:b/>
          <w:color w:val="000000"/>
          <w:sz w:val="22"/>
        </w:rPr>
      </w:pPr>
    </w:p>
    <w:p w14:paraId="03344E00" w14:textId="77777777" w:rsidR="008302A5" w:rsidRPr="009F1601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 xml:space="preserve">Источник загрязнения N </w:t>
      </w:r>
      <w:proofErr w:type="gramStart"/>
      <w:r w:rsidRPr="009F1601">
        <w:rPr>
          <w:rFonts w:ascii="Courier New" w:hAnsi="Courier New" w:cs="Courier New"/>
          <w:b/>
          <w:color w:val="000000"/>
          <w:sz w:val="22"/>
        </w:rPr>
        <w:t>0091,Выхлопная</w:t>
      </w:r>
      <w:proofErr w:type="gramEnd"/>
      <w:r w:rsidRPr="009F1601">
        <w:rPr>
          <w:rFonts w:ascii="Courier New" w:hAnsi="Courier New" w:cs="Courier New"/>
          <w:b/>
          <w:color w:val="000000"/>
          <w:sz w:val="22"/>
        </w:rPr>
        <w:t xml:space="preserve"> труба</w:t>
      </w:r>
    </w:p>
    <w:p w14:paraId="08A0FBEB" w14:textId="77777777" w:rsidR="008302A5" w:rsidRPr="00E47966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 xml:space="preserve">Источник выделения N 0091 01, МТГУ С1000S </w:t>
      </w:r>
      <w:proofErr w:type="spellStart"/>
      <w:r w:rsidRPr="009F1601">
        <w:rPr>
          <w:rFonts w:ascii="Courier New" w:hAnsi="Courier New" w:cs="Courier New"/>
          <w:b/>
          <w:color w:val="000000"/>
          <w:sz w:val="22"/>
        </w:rPr>
        <w:t>Capstone</w:t>
      </w:r>
      <w:proofErr w:type="spellEnd"/>
    </w:p>
    <w:p w14:paraId="22ED1668" w14:textId="77777777" w:rsidR="00E822DD" w:rsidRPr="00E822DD" w:rsidRDefault="00E822DD" w:rsidP="00E822DD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Список литературы:</w:t>
      </w:r>
    </w:p>
    <w:p w14:paraId="7C814871" w14:textId="77777777" w:rsidR="00E822DD" w:rsidRDefault="00E822DD" w:rsidP="00E822DD">
      <w:pPr>
        <w:jc w:val="both"/>
        <w:rPr>
          <w:rFonts w:ascii="Courier New" w:hAnsi="Courier New" w:cs="Courier New"/>
          <w:sz w:val="22"/>
          <w:szCs w:val="22"/>
        </w:rPr>
      </w:pPr>
      <w:r w:rsidRPr="00E822DD">
        <w:rPr>
          <w:rFonts w:ascii="Courier New" w:hAnsi="Courier New" w:cs="Courier New"/>
          <w:sz w:val="22"/>
          <w:szCs w:val="22"/>
        </w:rPr>
        <w:t>Методика расчета выбросов загрязняющих веществ в атмосферу на объектах транспорта и хранения газа, Приложение 1 к приказу Министра охраны окружающей среды РК о</w:t>
      </w:r>
      <w:r>
        <w:rPr>
          <w:rFonts w:ascii="Courier New" w:hAnsi="Courier New" w:cs="Courier New"/>
          <w:sz w:val="22"/>
          <w:szCs w:val="22"/>
        </w:rPr>
        <w:t>т 18.04.2008 г. № 100-п, п.3.6.</w:t>
      </w:r>
    </w:p>
    <w:p w14:paraId="06C5229C" w14:textId="77777777" w:rsidR="00E822DD" w:rsidRPr="00E822DD" w:rsidRDefault="00E822DD" w:rsidP="00E822DD">
      <w:pPr>
        <w:jc w:val="both"/>
        <w:rPr>
          <w:rFonts w:ascii="Courier New" w:hAnsi="Courier New" w:cs="Courier New"/>
          <w:sz w:val="22"/>
          <w:szCs w:val="22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5620"/>
        <w:gridCol w:w="1760"/>
      </w:tblGrid>
      <w:tr w:rsidR="00AC3614" w:rsidRPr="00AC3614" w14:paraId="01D78D6E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66CE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время работы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C627" w14:textId="77777777" w:rsidR="00AC3614" w:rsidRPr="00AC3614" w:rsidRDefault="00AC3614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b/>
                <w:bCs/>
                <w:sz w:val="20"/>
                <w:szCs w:val="20"/>
              </w:rPr>
              <w:t>5880</w:t>
            </w:r>
          </w:p>
        </w:tc>
      </w:tr>
      <w:tr w:rsidR="00AC3614" w:rsidRPr="00AC3614" w14:paraId="1C1D505C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95E79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 xml:space="preserve">Общий объем расходуемого топлива составит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1391" w14:textId="77777777" w:rsidR="00AC3614" w:rsidRPr="00AC3614" w:rsidRDefault="00AC3614">
            <w:pPr>
              <w:jc w:val="righ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b/>
                <w:bCs/>
                <w:sz w:val="20"/>
                <w:szCs w:val="20"/>
              </w:rPr>
              <w:t>1 587 600</w:t>
            </w:r>
          </w:p>
        </w:tc>
      </w:tr>
      <w:tr w:rsidR="00AC3614" w:rsidRPr="00AC3614" w14:paraId="7D575062" w14:textId="77777777" w:rsidTr="00AC3614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931E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Расход топлива, м</w:t>
            </w:r>
            <w:r w:rsidRPr="00AC3614">
              <w:rPr>
                <w:rFonts w:ascii="Courier New" w:hAnsi="Courier New" w:cs="Courier New"/>
                <w:sz w:val="20"/>
                <w:szCs w:val="20"/>
                <w:vertAlign w:val="superscript"/>
              </w:rPr>
              <w:t>3</w:t>
            </w:r>
            <w:r w:rsidRPr="00AC3614">
              <w:rPr>
                <w:rFonts w:ascii="Courier New" w:hAnsi="Courier New" w:cs="Courier New"/>
                <w:sz w:val="20"/>
                <w:szCs w:val="20"/>
              </w:rPr>
              <w:t>/ч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BA7E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270</w:t>
            </w:r>
          </w:p>
        </w:tc>
      </w:tr>
      <w:tr w:rsidR="00AC3614" w:rsidRPr="00AC3614" w14:paraId="4BF5DF0A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ACED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Стехиометрический коэффициент</w:t>
            </w:r>
            <w:proofErr w:type="gramStart"/>
            <w:r w:rsidRPr="00AC3614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К</w:t>
            </w:r>
            <w:proofErr w:type="gramEnd"/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B42D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  <w:tr w:rsidR="00AC3614" w:rsidRPr="00AC3614" w14:paraId="179AC9AA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616B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Коэффициент разбавления воздуха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1719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AC3614" w:rsidRPr="00AC3614" w14:paraId="3227ACDA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3F59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Содержание серы в топливе, %,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02D6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0,0022</w:t>
            </w:r>
          </w:p>
        </w:tc>
      </w:tr>
      <w:tr w:rsidR="00AC3614" w:rsidRPr="00AC3614" w14:paraId="0009432F" w14:textId="77777777" w:rsidTr="00AC3614">
        <w:trPr>
          <w:trHeight w:val="39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EA42" w14:textId="77777777" w:rsidR="00AC3614" w:rsidRPr="00AC3614" w:rsidRDefault="00AC3614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b/>
                <w:bCs/>
                <w:sz w:val="20"/>
                <w:szCs w:val="20"/>
              </w:rPr>
              <w:t>Объем выхлопных газов, м</w:t>
            </w:r>
            <w:r w:rsidRPr="00AC3614">
              <w:rPr>
                <w:rFonts w:ascii="Courier New" w:hAnsi="Courier New" w:cs="Courier New"/>
                <w:b/>
                <w:bCs/>
                <w:sz w:val="20"/>
                <w:szCs w:val="20"/>
                <w:vertAlign w:val="superscript"/>
              </w:rPr>
              <w:t>3</w:t>
            </w:r>
            <w:r w:rsidRPr="00AC361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/час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AF42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8100</w:t>
            </w:r>
          </w:p>
        </w:tc>
      </w:tr>
      <w:tr w:rsidR="00AC3614" w:rsidRPr="00AC3614" w14:paraId="2D81207E" w14:textId="77777777" w:rsidTr="00AC3614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0B22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Объем выхлопных газов, м</w:t>
            </w:r>
            <w:r w:rsidRPr="00AC3614">
              <w:rPr>
                <w:rFonts w:ascii="Courier New" w:hAnsi="Courier New" w:cs="Courier New"/>
                <w:sz w:val="20"/>
                <w:szCs w:val="20"/>
                <w:vertAlign w:val="superscript"/>
              </w:rPr>
              <w:t>3</w:t>
            </w:r>
            <w:r w:rsidRPr="00AC3614">
              <w:rPr>
                <w:rFonts w:ascii="Courier New" w:hAnsi="Courier New" w:cs="Courier New"/>
                <w:sz w:val="20"/>
                <w:szCs w:val="20"/>
              </w:rPr>
              <w:t xml:space="preserve">/с 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05DF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2,25</w:t>
            </w:r>
          </w:p>
        </w:tc>
      </w:tr>
      <w:tr w:rsidR="00AC3614" w:rsidRPr="00AC3614" w14:paraId="21C775A7" w14:textId="77777777" w:rsidTr="00AC3614">
        <w:trPr>
          <w:trHeight w:val="34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4B81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Концентрация окислов азота, мг/м</w:t>
            </w:r>
            <w:r w:rsidRPr="00AC3614">
              <w:rPr>
                <w:rFonts w:ascii="Courier New" w:hAnsi="Courier New" w:cs="Courier New"/>
                <w:sz w:val="20"/>
                <w:szCs w:val="20"/>
                <w:vertAlign w:val="superscript"/>
              </w:rPr>
              <w:t>3</w:t>
            </w:r>
            <w:r w:rsidRPr="00AC3614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 xml:space="preserve">CNOX =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6384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320</w:t>
            </w:r>
          </w:p>
        </w:tc>
      </w:tr>
      <w:tr w:rsidR="00AC3614" w:rsidRPr="00AC3614" w14:paraId="56F3E077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5212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648B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4CE8DBA1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7295E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E9D0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5997DCD4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8E20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 xml:space="preserve">Общие выбросы оксида и диоксида азота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24EA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34C381C9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F9738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0FE5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0,72</w:t>
            </w:r>
          </w:p>
        </w:tc>
      </w:tr>
      <w:tr w:rsidR="00AC3614" w:rsidRPr="00AC3614" w14:paraId="76AB754F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BB55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т/год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9860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15,24096</w:t>
            </w:r>
          </w:p>
        </w:tc>
      </w:tr>
      <w:tr w:rsidR="00AC3614" w:rsidRPr="00AC3614" w14:paraId="7BF2BC89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611F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9AD5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6E63ADF5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C7D6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1E28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74E16EEB" w14:textId="77777777" w:rsidTr="00AC3614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9083" w14:textId="77777777" w:rsidR="00AC3614" w:rsidRPr="00AC3614" w:rsidRDefault="00AC3614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0301 Азот (IV) оксид (Азота диоксид)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927C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0,576</w:t>
            </w:r>
          </w:p>
        </w:tc>
      </w:tr>
      <w:tr w:rsidR="00AC3614" w:rsidRPr="00AC3614" w14:paraId="74B61316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2AD8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46E8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12,192768</w:t>
            </w:r>
          </w:p>
        </w:tc>
      </w:tr>
      <w:tr w:rsidR="00AC3614" w:rsidRPr="00AC3614" w14:paraId="7B7CB2EE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26E9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6C20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38BBECF4" w14:textId="77777777" w:rsidTr="00AC3614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5436" w14:textId="77777777" w:rsidR="00AC3614" w:rsidRPr="00AC3614" w:rsidRDefault="00AC3614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0304 Азот (II) оксид (Азота оксид)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9049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0,0936</w:t>
            </w:r>
          </w:p>
        </w:tc>
      </w:tr>
      <w:tr w:rsidR="00AC3614" w:rsidRPr="00AC3614" w14:paraId="219FC486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E1B78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815E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1,9813248</w:t>
            </w:r>
          </w:p>
        </w:tc>
      </w:tr>
      <w:tr w:rsidR="00AC3614" w:rsidRPr="00AC3614" w14:paraId="32497DA1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0633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8ADF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008A3565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63A0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BDEAB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3F221AC0" w14:textId="77777777" w:rsidTr="00AC3614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0D20" w14:textId="77777777" w:rsidR="00AC3614" w:rsidRPr="00AC3614" w:rsidRDefault="00AC3614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0337 Углерод оксид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6FA0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250</w:t>
            </w:r>
          </w:p>
        </w:tc>
      </w:tr>
      <w:tr w:rsidR="00AC3614" w:rsidRPr="00AC3614" w14:paraId="5846E55F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187C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г/с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13A1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0,5625</w:t>
            </w:r>
          </w:p>
        </w:tc>
      </w:tr>
      <w:tr w:rsidR="00AC3614" w:rsidRPr="00AC3614" w14:paraId="49EE2D31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5E34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т/г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D1EB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11,907</w:t>
            </w:r>
          </w:p>
        </w:tc>
      </w:tr>
      <w:tr w:rsidR="00AC3614" w:rsidRPr="00AC3614" w14:paraId="3564A592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7E5A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1C75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6149E240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AF8C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8212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26B7D8D1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98E0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AB3B" w14:textId="77777777" w:rsidR="00AC3614" w:rsidRPr="00AC3614" w:rsidRDefault="00AC361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C3614" w:rsidRPr="00AC3614" w14:paraId="1C28B429" w14:textId="77777777" w:rsidTr="00AC3614">
        <w:trPr>
          <w:trHeight w:val="315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905B" w14:textId="77777777" w:rsidR="00AC3614" w:rsidRPr="00AC3614" w:rsidRDefault="00AC3614">
            <w:pP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AC3614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  <w:u w:val="single"/>
              </w:rPr>
              <w:t>Примесь: 0330 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E95F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0,0698544</w:t>
            </w:r>
          </w:p>
        </w:tc>
      </w:tr>
      <w:tr w:rsidR="00AC3614" w:rsidRPr="00AC3614" w14:paraId="1BE720E5" w14:textId="77777777" w:rsidTr="00AC3614">
        <w:trPr>
          <w:trHeight w:val="30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49C8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F6309" w14:textId="77777777" w:rsidR="00AC3614" w:rsidRPr="00AC3614" w:rsidRDefault="00AC3614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AC3614">
              <w:rPr>
                <w:rFonts w:ascii="Courier New" w:hAnsi="Courier New" w:cs="Courier New"/>
                <w:sz w:val="20"/>
                <w:szCs w:val="20"/>
              </w:rPr>
              <w:t>0,0033</w:t>
            </w:r>
          </w:p>
        </w:tc>
      </w:tr>
    </w:tbl>
    <w:p w14:paraId="0CE5B5C1" w14:textId="77777777" w:rsidR="007032E7" w:rsidRDefault="007032E7" w:rsidP="008302A5">
      <w:pPr>
        <w:rPr>
          <w:rFonts w:ascii="Courier New" w:hAnsi="Courier New" w:cs="Courier New"/>
          <w:color w:val="000000"/>
          <w:sz w:val="22"/>
        </w:rPr>
      </w:pPr>
    </w:p>
    <w:p w14:paraId="637A684E" w14:textId="77777777" w:rsidR="007032E7" w:rsidRDefault="007032E7" w:rsidP="008302A5">
      <w:pPr>
        <w:rPr>
          <w:rFonts w:ascii="Courier New" w:hAnsi="Courier New" w:cs="Courier New"/>
          <w:color w:val="000000"/>
          <w:sz w:val="22"/>
        </w:rPr>
      </w:pPr>
    </w:p>
    <w:p w14:paraId="6A006534" w14:textId="77777777" w:rsidR="007032E7" w:rsidRDefault="007032E7" w:rsidP="008302A5">
      <w:pPr>
        <w:rPr>
          <w:rFonts w:ascii="Courier New" w:hAnsi="Courier New" w:cs="Courier New"/>
          <w:color w:val="000000"/>
          <w:sz w:val="22"/>
        </w:rPr>
      </w:pPr>
    </w:p>
    <w:p w14:paraId="2C37792C" w14:textId="77777777" w:rsidR="008302A5" w:rsidRPr="00E822DD" w:rsidRDefault="00E822DD" w:rsidP="008302A5">
      <w:pPr>
        <w:rPr>
          <w:rFonts w:ascii="Courier New" w:hAnsi="Courier New" w:cs="Courier New"/>
          <w:color w:val="000000"/>
          <w:sz w:val="22"/>
        </w:rPr>
      </w:pPr>
      <w:r w:rsidRPr="00B208D6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980" w:type="dxa"/>
        <w:tblInd w:w="-10" w:type="dxa"/>
        <w:tblLook w:val="04A0" w:firstRow="1" w:lastRow="0" w:firstColumn="1" w:lastColumn="0" w:noHBand="0" w:noVBand="1"/>
      </w:tblPr>
      <w:tblGrid>
        <w:gridCol w:w="960"/>
        <w:gridCol w:w="5620"/>
        <w:gridCol w:w="1760"/>
        <w:gridCol w:w="1640"/>
      </w:tblGrid>
      <w:tr w:rsidR="007032E7" w14:paraId="749745DF" w14:textId="77777777" w:rsidTr="007032E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05B6F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091FB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D3028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76E6" w14:textId="77777777" w:rsidR="007032E7" w:rsidRDefault="007032E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Выброс т/год</w:t>
            </w:r>
          </w:p>
        </w:tc>
      </w:tr>
      <w:tr w:rsidR="00AC3614" w14:paraId="0E3609DA" w14:textId="7777777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06090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6B87" w14:textId="77777777" w:rsidR="00AC3614" w:rsidRDefault="00AC3614" w:rsidP="00AC361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(IV) оксид (Азота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диоксид)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ACD24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0.576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CD9A2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12.192768</w:t>
            </w:r>
          </w:p>
        </w:tc>
      </w:tr>
      <w:tr w:rsidR="00AC3614" w14:paraId="28839393" w14:textId="7777777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4962F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666F" w14:textId="77777777" w:rsidR="00AC3614" w:rsidRDefault="00AC3614" w:rsidP="00AC361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Азот (II) оксид (Азота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оксид)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0969B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0.0936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E698A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1.9813248</w:t>
            </w:r>
          </w:p>
        </w:tc>
      </w:tr>
      <w:tr w:rsidR="00AC3614" w14:paraId="7D1D5A3D" w14:textId="7777777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129F8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F871" w14:textId="77777777" w:rsidR="00AC3614" w:rsidRDefault="00AC3614" w:rsidP="00AC361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Углерод оксид                      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EEFB9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0.5625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82E4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11.907</w:t>
            </w:r>
          </w:p>
        </w:tc>
      </w:tr>
      <w:tr w:rsidR="00AC3614" w14:paraId="48475B4A" w14:textId="77777777" w:rsidTr="007032E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BC833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C380D" w14:textId="77777777" w:rsidR="00AC3614" w:rsidRDefault="00AC3614" w:rsidP="00AC361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Сера диоксид (526)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174E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DB0E1" w14:textId="77777777" w:rsidR="00AC3614" w:rsidRDefault="00AC3614" w:rsidP="00AC361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0.0698544</w:t>
            </w:r>
          </w:p>
        </w:tc>
      </w:tr>
    </w:tbl>
    <w:p w14:paraId="7485FE85" w14:textId="77777777"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14:paraId="53822FF2" w14:textId="77777777" w:rsidR="008302A5" w:rsidRPr="008302A5" w:rsidRDefault="008302A5" w:rsidP="008302A5">
      <w:pPr>
        <w:rPr>
          <w:b/>
          <w:i/>
          <w:color w:val="000000"/>
          <w:sz w:val="22"/>
        </w:rPr>
      </w:pPr>
    </w:p>
    <w:p w14:paraId="44764C07" w14:textId="77777777"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14:paraId="094F7EB7" w14:textId="77777777" w:rsidR="008302A5" w:rsidRPr="009F1601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 xml:space="preserve">Источник загрязнения N </w:t>
      </w:r>
      <w:proofErr w:type="gramStart"/>
      <w:r w:rsidRPr="009F1601">
        <w:rPr>
          <w:rFonts w:ascii="Courier New" w:hAnsi="Courier New" w:cs="Courier New"/>
          <w:b/>
          <w:color w:val="000000"/>
          <w:sz w:val="22"/>
        </w:rPr>
        <w:t>0092,Дымовая</w:t>
      </w:r>
      <w:proofErr w:type="gramEnd"/>
      <w:r w:rsidRPr="009F1601">
        <w:rPr>
          <w:rFonts w:ascii="Courier New" w:hAnsi="Courier New" w:cs="Courier New"/>
          <w:b/>
          <w:color w:val="000000"/>
          <w:sz w:val="22"/>
        </w:rPr>
        <w:t xml:space="preserve"> труба</w:t>
      </w:r>
    </w:p>
    <w:p w14:paraId="49BCE19C" w14:textId="77777777" w:rsidR="008302A5" w:rsidRPr="00AE5498" w:rsidRDefault="008302A5" w:rsidP="008302A5">
      <w:pPr>
        <w:rPr>
          <w:rFonts w:ascii="Courier New" w:hAnsi="Courier New" w:cs="Courier New"/>
          <w:b/>
          <w:color w:val="000000"/>
          <w:sz w:val="22"/>
        </w:rPr>
      </w:pPr>
      <w:r w:rsidRPr="009F1601">
        <w:rPr>
          <w:rFonts w:ascii="Courier New" w:hAnsi="Courier New" w:cs="Courier New"/>
          <w:b/>
          <w:color w:val="000000"/>
          <w:sz w:val="22"/>
        </w:rPr>
        <w:t>Источник выделения N 0092 01</w:t>
      </w:r>
      <w:proofErr w:type="gramStart"/>
      <w:r w:rsidRPr="009F1601">
        <w:rPr>
          <w:rFonts w:ascii="Courier New" w:hAnsi="Courier New" w:cs="Courier New"/>
          <w:b/>
          <w:color w:val="000000"/>
          <w:sz w:val="22"/>
        </w:rPr>
        <w:t>, Печь</w:t>
      </w:r>
      <w:proofErr w:type="gramEnd"/>
      <w:r w:rsidRPr="009F1601">
        <w:rPr>
          <w:rFonts w:ascii="Courier New" w:hAnsi="Courier New" w:cs="Courier New"/>
          <w:b/>
          <w:color w:val="000000"/>
          <w:sz w:val="22"/>
        </w:rPr>
        <w:t xml:space="preserve"> подогрева типа ПП-0,63</w:t>
      </w:r>
      <w:r w:rsidR="00287C80">
        <w:rPr>
          <w:rFonts w:ascii="Courier New" w:hAnsi="Courier New" w:cs="Courier New"/>
          <w:b/>
          <w:color w:val="000000"/>
          <w:sz w:val="22"/>
        </w:rPr>
        <w:t xml:space="preserve"> (№1)</w:t>
      </w:r>
    </w:p>
    <w:p w14:paraId="6E28012D" w14:textId="77777777" w:rsidR="00813A11" w:rsidRDefault="00813A11" w:rsidP="00813A11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Список литературы: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0FC1FD95" w14:textId="77777777" w:rsidR="00813A11" w:rsidRDefault="00813A11" w:rsidP="00813A11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"Сборник методик по расчету выбросов вредных в атмосферу</w:t>
      </w:r>
      <w:r>
        <w:rPr>
          <w:rFonts w:ascii="Courier New" w:hAnsi="Courier New" w:cs="Courier New"/>
          <w:sz w:val="22"/>
          <w:szCs w:val="22"/>
        </w:rPr>
        <w:tab/>
        <w:t xml:space="preserve"> различными производствами". Алматы, </w:t>
      </w:r>
      <w:proofErr w:type="spellStart"/>
      <w:r>
        <w:rPr>
          <w:rFonts w:ascii="Courier New" w:hAnsi="Courier New" w:cs="Courier New"/>
          <w:sz w:val="22"/>
          <w:szCs w:val="22"/>
        </w:rPr>
        <w:t>КазЭКОЭКСП</w:t>
      </w:r>
      <w:proofErr w:type="spellEnd"/>
      <w:r>
        <w:rPr>
          <w:rFonts w:ascii="Courier New" w:hAnsi="Courier New" w:cs="Courier New"/>
          <w:sz w:val="22"/>
          <w:szCs w:val="22"/>
        </w:rPr>
        <w:t>, 1996 г.</w:t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14:paraId="2029F5B4" w14:textId="77777777" w:rsidR="00813A11" w:rsidRDefault="00813A11" w:rsidP="00813A11">
      <w:pPr>
        <w:jc w:val="both"/>
        <w:rPr>
          <w:rFonts w:ascii="Courier New" w:hAnsi="Courier New" w:cs="Courier New"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п.5.1.1. Расчет выбросов вредных веществ при сжигании топлива в трубчатых печах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04C3B331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топлива,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Газ (природный)</w:t>
      </w:r>
    </w:p>
    <w:p w14:paraId="62BE0623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тыс.м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3/год, </w:t>
      </w:r>
      <w:r>
        <w:rPr>
          <w:b/>
          <w:i/>
          <w:color w:val="000000"/>
          <w:sz w:val="22"/>
        </w:rPr>
        <w:t xml:space="preserve">BT = </w:t>
      </w:r>
      <w:r>
        <w:rPr>
          <w:rFonts w:ascii="Arial" w:hAnsi="Arial" w:cs="Arial"/>
          <w:b/>
          <w:color w:val="000000"/>
        </w:rPr>
        <w:t>588</w:t>
      </w:r>
    </w:p>
    <w:p w14:paraId="2EFE546B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>
        <w:rPr>
          <w:b/>
          <w:i/>
          <w:color w:val="000000"/>
          <w:sz w:val="22"/>
        </w:rPr>
        <w:t xml:space="preserve">BG = </w:t>
      </w:r>
      <w:r>
        <w:rPr>
          <w:rFonts w:ascii="Arial" w:hAnsi="Arial" w:cs="Arial"/>
          <w:b/>
          <w:color w:val="000000"/>
        </w:rPr>
        <w:t>27.78</w:t>
      </w:r>
    </w:p>
    <w:p w14:paraId="6DF94F54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Месторождение, </w:t>
      </w:r>
      <w:r>
        <w:rPr>
          <w:b/>
          <w:i/>
          <w:color w:val="000000"/>
          <w:sz w:val="22"/>
        </w:rPr>
        <w:t xml:space="preserve">M = </w:t>
      </w:r>
      <w:proofErr w:type="spellStart"/>
      <w:r>
        <w:rPr>
          <w:rFonts w:ascii="Arial" w:hAnsi="Arial" w:cs="Arial"/>
          <w:b/>
          <w:color w:val="000000"/>
        </w:rPr>
        <w:t>Жанажол</w:t>
      </w:r>
      <w:proofErr w:type="spellEnd"/>
    </w:p>
    <w:p w14:paraId="10654E24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Низшая теплота сгорания рабочего топлива, ккал/м3(прил. 2.1), </w:t>
      </w:r>
      <w:r>
        <w:rPr>
          <w:b/>
          <w:i/>
          <w:color w:val="000000"/>
          <w:sz w:val="22"/>
        </w:rPr>
        <w:t xml:space="preserve">QR = </w:t>
      </w:r>
      <w:r>
        <w:rPr>
          <w:rFonts w:ascii="Arial" w:hAnsi="Arial" w:cs="Arial"/>
          <w:b/>
          <w:color w:val="000000"/>
        </w:rPr>
        <w:t>9029</w:t>
      </w:r>
    </w:p>
    <w:p w14:paraId="1973820A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Пересчет в МДж, </w:t>
      </w:r>
      <w:r>
        <w:rPr>
          <w:b/>
          <w:i/>
          <w:color w:val="000000"/>
          <w:sz w:val="22"/>
        </w:rPr>
        <w:t xml:space="preserve">QR = </w:t>
      </w:r>
      <w:r>
        <w:rPr>
          <w:b/>
          <w:i/>
          <w:color w:val="000000"/>
        </w:rPr>
        <w:t xml:space="preserve">QR · 0.004187 = </w:t>
      </w:r>
      <w:r>
        <w:rPr>
          <w:b/>
          <w:color w:val="000000"/>
        </w:rPr>
        <w:t xml:space="preserve">9029 · 0.004187 = </w:t>
      </w:r>
      <w:r>
        <w:rPr>
          <w:rFonts w:ascii="Arial" w:hAnsi="Arial" w:cs="Arial"/>
          <w:b/>
          <w:color w:val="000000"/>
        </w:rPr>
        <w:t>37.8</w:t>
      </w:r>
    </w:p>
    <w:p w14:paraId="7F506DA1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Средняя зольность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AR = </w:t>
      </w:r>
      <w:r>
        <w:rPr>
          <w:rFonts w:ascii="Arial" w:hAnsi="Arial" w:cs="Arial"/>
          <w:b/>
          <w:color w:val="000000"/>
        </w:rPr>
        <w:t>0</w:t>
      </w:r>
    </w:p>
    <w:p w14:paraId="4B8ABBF0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A1R = </w:t>
      </w:r>
      <w:r>
        <w:rPr>
          <w:rFonts w:ascii="Arial" w:hAnsi="Arial" w:cs="Arial"/>
          <w:b/>
          <w:color w:val="000000"/>
        </w:rPr>
        <w:t>0</w:t>
      </w:r>
    </w:p>
    <w:p w14:paraId="2458C92B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SR = </w:t>
      </w:r>
      <w:r>
        <w:rPr>
          <w:rFonts w:ascii="Arial" w:hAnsi="Arial" w:cs="Arial"/>
          <w:b/>
          <w:color w:val="000000"/>
        </w:rPr>
        <w:t>0.001</w:t>
      </w:r>
    </w:p>
    <w:p w14:paraId="7D2A4E6F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S1R = </w:t>
      </w:r>
      <w:r>
        <w:rPr>
          <w:rFonts w:ascii="Arial" w:hAnsi="Arial" w:cs="Arial"/>
          <w:b/>
          <w:color w:val="000000"/>
        </w:rPr>
        <w:t>0.001</w:t>
      </w:r>
    </w:p>
    <w:p w14:paraId="5B0FF408" w14:textId="77777777" w:rsidR="005E2819" w:rsidRDefault="005E2819" w:rsidP="005E2819">
      <w:pPr>
        <w:rPr>
          <w:rFonts w:ascii="Arial" w:hAnsi="Arial" w:cs="Arial"/>
          <w:b/>
          <w:color w:val="000000"/>
        </w:rPr>
      </w:pPr>
    </w:p>
    <w:p w14:paraId="0E11AC8D" w14:textId="77777777" w:rsidR="005E2819" w:rsidRDefault="005E2819" w:rsidP="005E28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5715684D" w14:textId="77777777" w:rsidR="005E2819" w:rsidRDefault="005E2819" w:rsidP="005E2819">
      <w:pPr>
        <w:rPr>
          <w:rFonts w:ascii="Courier New" w:hAnsi="Courier New" w:cs="Courier New"/>
          <w:color w:val="000000"/>
          <w:sz w:val="22"/>
        </w:rPr>
      </w:pPr>
    </w:p>
    <w:p w14:paraId="6B4F2BF6" w14:textId="77777777" w:rsidR="005E2819" w:rsidRDefault="005E2819" w:rsidP="005E2819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57565BF9" w14:textId="77777777" w:rsidR="005E2819" w:rsidRDefault="005E2819" w:rsidP="005E2819">
      <w:pPr>
        <w:rPr>
          <w:b/>
          <w:i/>
          <w:color w:val="000000"/>
          <w:u w:val="single"/>
        </w:rPr>
      </w:pPr>
    </w:p>
    <w:p w14:paraId="271356F8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</w:t>
      </w:r>
      <w:proofErr w:type="gramStart"/>
      <w:r>
        <w:rPr>
          <w:rFonts w:ascii="Courier New" w:hAnsi="Courier New" w:cs="Courier New"/>
          <w:color w:val="000000"/>
          <w:sz w:val="22"/>
        </w:rPr>
        <w:t>топлива(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п. 2.2), </w:t>
      </w:r>
      <w:r>
        <w:rPr>
          <w:b/>
          <w:i/>
          <w:color w:val="000000"/>
          <w:sz w:val="22"/>
        </w:rPr>
        <w:t xml:space="preserve">NSO2 = </w:t>
      </w:r>
      <w:r>
        <w:rPr>
          <w:rFonts w:ascii="Arial" w:hAnsi="Arial" w:cs="Arial"/>
          <w:b/>
          <w:color w:val="000000"/>
        </w:rPr>
        <w:t>0</w:t>
      </w:r>
    </w:p>
    <w:p w14:paraId="2BFC3712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H2S = </w:t>
      </w:r>
      <w:r>
        <w:rPr>
          <w:rFonts w:ascii="Arial" w:hAnsi="Arial" w:cs="Arial"/>
          <w:b/>
          <w:color w:val="000000"/>
        </w:rPr>
        <w:t>0.0001</w:t>
      </w:r>
    </w:p>
    <w:p w14:paraId="05D97241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0.02 · BT · SR · (1-NSO2) + 0.0188 · H2S · BT = </w:t>
      </w:r>
      <w:r>
        <w:rPr>
          <w:b/>
          <w:color w:val="000000"/>
        </w:rPr>
        <w:t xml:space="preserve">0.02 · 588 · 0.001 · (1-0) + 0.0188 · 0.0001 · 588 = </w:t>
      </w:r>
      <w:r>
        <w:rPr>
          <w:rFonts w:ascii="Arial" w:hAnsi="Arial" w:cs="Arial"/>
          <w:b/>
          <w:color w:val="000000"/>
        </w:rPr>
        <w:t>0.01287</w:t>
      </w:r>
    </w:p>
    <w:p w14:paraId="0200CA62" w14:textId="77777777" w:rsidR="005E2819" w:rsidRDefault="005E2819" w:rsidP="005E281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0.02 · BG · S1R · (1-NSO2) + 0.0188 · H2S · BG = </w:t>
      </w:r>
      <w:r>
        <w:rPr>
          <w:b/>
          <w:color w:val="000000"/>
        </w:rPr>
        <w:t xml:space="preserve">0.02 · 27.78 · 0.001 · (1-0) + 0.0188 · 0.0001 · 27.78 = </w:t>
      </w:r>
      <w:r>
        <w:rPr>
          <w:rFonts w:ascii="Arial" w:hAnsi="Arial" w:cs="Arial"/>
          <w:b/>
          <w:color w:val="000000"/>
        </w:rPr>
        <w:t>0.000608</w:t>
      </w:r>
    </w:p>
    <w:p w14:paraId="7360CFDD" w14:textId="77777777" w:rsidR="007032E7" w:rsidRDefault="007032E7" w:rsidP="007032E7">
      <w:pPr>
        <w:rPr>
          <w:rFonts w:ascii="Courier New" w:hAnsi="Courier New" w:cs="Courier New"/>
          <w:color w:val="000000"/>
          <w:sz w:val="22"/>
        </w:rPr>
      </w:pPr>
    </w:p>
    <w:tbl>
      <w:tblPr>
        <w:tblW w:w="5285" w:type="pct"/>
        <w:tblLook w:val="04A0" w:firstRow="1" w:lastRow="0" w:firstColumn="1" w:lastColumn="0" w:noHBand="0" w:noVBand="1"/>
      </w:tblPr>
      <w:tblGrid>
        <w:gridCol w:w="3235"/>
        <w:gridCol w:w="455"/>
        <w:gridCol w:w="454"/>
        <w:gridCol w:w="1147"/>
        <w:gridCol w:w="793"/>
        <w:gridCol w:w="1358"/>
        <w:gridCol w:w="993"/>
        <w:gridCol w:w="1403"/>
        <w:gridCol w:w="322"/>
      </w:tblGrid>
      <w:tr w:rsidR="005E2819" w:rsidRPr="005E2819" w14:paraId="2DD1B233" w14:textId="77777777" w:rsidTr="005E2819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34F51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Вид топлива: Газ нефтепромысловый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B4E9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2A5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CB7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B399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C9AF7" w14:textId="77777777" w:rsidR="005E2819" w:rsidRPr="005E2819" w:rsidRDefault="005E2819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5E2819" w:rsidRPr="005E2819" w14:paraId="16337887" w14:textId="77777777" w:rsidTr="005E2819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1868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Общее количество топок,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N =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2B5F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89F9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BA3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DE3D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B0F5" w14:textId="77777777" w:rsidR="005E2819" w:rsidRPr="005E2819" w:rsidRDefault="005E2819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5E2819" w:rsidRPr="005E2819" w14:paraId="4421DA5C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9E7F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Количество одновременно работающих топок,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N1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449A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B94F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A0515" w14:textId="77777777" w:rsidR="005E2819" w:rsidRPr="005E2819" w:rsidRDefault="005E2819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5E2819" w:rsidRPr="005E2819" w14:paraId="0820791A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2CC31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Время работы одной топки, час/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_T_ = 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06CAA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5880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68B6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ED56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C93C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F85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3467F967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9D34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расход топлива одной топкой, кг/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B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CE07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96,43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98DE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4A9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BFA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3D076CFF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C3F4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Массовая доля жидкого топлива, в долях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единицы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BB = </w:t>
            </w:r>
            <w:r w:rsidRPr="005E2819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31D2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186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524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20A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25CBBA64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486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7CF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549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1F0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666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3D0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17D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9F9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543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CA410E1" w14:textId="77777777" w:rsidTr="005E2819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6433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0337 Углерод оксид (594)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2B225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296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741B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0103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1EC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5C5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025BA2F4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661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0B4C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1F7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D96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B8C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D0F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F33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651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2B6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2122BC08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156E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(5.2a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M = 1.5 * B * 10 ^ -3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C593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0,1446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741E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62F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5CD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E3F0B43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44D48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N * M * _T_ * 10 ^ -3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9CD8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0,851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F492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404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E42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2652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7F3535F0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00CD8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N1 * M / 3.6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658E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0,04018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BD13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362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5A9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014ABA5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308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53B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F89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7643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9EB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AAE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200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EBB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3A3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298A001B" w14:textId="77777777" w:rsidTr="005E2819">
        <w:trPr>
          <w:trHeight w:val="300"/>
        </w:trPr>
        <w:tc>
          <w:tcPr>
            <w:tcW w:w="17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88C0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0410 Метан (734*)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DCE0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9873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37C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C5F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B9C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A6D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71B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2359A44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D85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39F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C9A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7A3D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B56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05C3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0A2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D91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BCB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4D2282A0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D7C1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(5.2б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M = 1.5 * B * 10 ^ -3 =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0D1AB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0,1446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5CB2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EEC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570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2108DE31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A15FB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N * M * _T_ * 10 ^ -3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2090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0,851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211D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FF1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1AD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C54A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5C7C3FB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CEDF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N1 * M / 3.6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2F62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0,04018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8B81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C9F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534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C69C934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65C8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B4C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7C5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8390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A12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4C7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04A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E2D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5B2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5FCF1F9" w14:textId="77777777" w:rsidTr="005E2819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B366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Расчет выбросов окислов азота: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0BEC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3B9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0E6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A3F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220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5F6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B6AD809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D6B1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Энергетический эквивалент топлива(табл.5.1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E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1A19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E3BB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6750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076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0269D939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9946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Число форсунок на одну топку,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NN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01A0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1FE1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E2E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0AB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BA3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72CBDFF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1701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Теплопроизводительность одной топки, Гкал/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GK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25D28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0,63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7F34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C62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6C55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4AC9F09E" w14:textId="77777777" w:rsidTr="005E2819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A5FF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Расчетная теплопроизводительность одной форсунки, МДж/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QP = GK * 4.1868 * 10 ^ 3 / NN = 2637,7</w:t>
            </w:r>
          </w:p>
        </w:tc>
      </w:tr>
      <w:tr w:rsidR="005E2819" w:rsidRPr="005E2819" w14:paraId="4C801D00" w14:textId="77777777" w:rsidTr="005E2819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B417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где 4.1868*10^3 - переводной коэффициент из Гкал/час в МДж/час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9B644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155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A4F4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713499D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6A7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D69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F138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167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50D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029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CEF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D20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7EF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9A283FA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CB20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Фактическая средняя теплопроизводительность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6238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BEC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E09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C3D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4F7C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09590677" w14:textId="77777777" w:rsidTr="005E2819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033C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одной форсунки (МДж/ч) (по ф-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ле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на с. 105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QF = 29.4 * E * B / NN =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E07A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4252,5630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6D54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148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68DB926" w14:textId="77777777" w:rsidTr="005E2819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9B608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Коэффициент избытка воздуха в уходящих дымовых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газах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A =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3098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E8FA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634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00308F4E" w14:textId="77777777" w:rsidTr="005E2819">
        <w:trPr>
          <w:trHeight w:val="300"/>
        </w:trPr>
        <w:tc>
          <w:tcPr>
            <w:tcW w:w="41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B7F4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Отношение 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Vсг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/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Vг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при заданном 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. избытка воздуха (табл.5.1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V =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DA9D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A41C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</w:tr>
      <w:tr w:rsidR="005E2819" w:rsidRPr="005E2819" w14:paraId="5E547207" w14:textId="77777777" w:rsidTr="005E2819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6199" w14:textId="77777777" w:rsidR="005E2819" w:rsidRPr="005E2819" w:rsidRDefault="005E2819" w:rsidP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lastRenderedPageBreak/>
              <w:t>Концентрация оксидов азота, кг/м3 (5.6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CNOX = 1.073 * (180 + 60 * BB) * QF / QP * A ^ 0.5 * V * 10 ^ -6 =</w:t>
            </w:r>
          </w:p>
          <w:p w14:paraId="440B289D" w14:textId="77777777" w:rsidR="005E2819" w:rsidRPr="005E2819" w:rsidRDefault="005E2819" w:rsidP="005E2819">
            <w:pPr>
              <w:rPr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0,000258</w:t>
            </w:r>
          </w:p>
          <w:p w14:paraId="7B21E4D3" w14:textId="77777777" w:rsidR="005E2819" w:rsidRPr="005E2819" w:rsidRDefault="005E2819" w:rsidP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</w:tr>
      <w:tr w:rsidR="005E2819" w:rsidRPr="005E2819" w14:paraId="455B1DBA" w14:textId="77777777" w:rsidTr="005E2819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6EA7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Объем продуктов сгорания, м3/ч (5.4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VR = 7.84 * A * B * E =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DD06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1134,0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1FA5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EF8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51DC82C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37B2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Объем продуктов сгорания, м3/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c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_VO_ = VR / 3600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7A4F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0FF3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0,315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C2A7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A77B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0C8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0AD5041F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5291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EAF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FC3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C7E2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C82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6C1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BB75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C67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935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F20EC20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C89E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(5.3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M = VR * CNOX =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2772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0,2931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1649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A82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83AB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25018C05" w14:textId="77777777" w:rsidTr="005E2819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4E35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 окислов азота,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M1 = N * M * _T_ * 10 ^ -3 =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82523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1,723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A069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96C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4675FC57" w14:textId="77777777" w:rsidTr="005E2819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695E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 окислов азота,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G1 = N1 * M / 3.6 =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14EA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0,0814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1FB6" w14:textId="77777777" w:rsidR="005E2819" w:rsidRPr="005E2819" w:rsidRDefault="005E281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66A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4ABCD04F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64E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EC5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E4C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4C3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D89B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FFB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4B49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1419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E79A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03F11523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30BA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Коэффициент трансформации для NO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2 ,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KNO2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3B17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D44C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2338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028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E78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EE9A0DC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87F3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Коэффициент трансформации для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NO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KNO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63DF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FC0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652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FF5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016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AFD0603" w14:textId="77777777" w:rsidTr="005E2819">
        <w:trPr>
          <w:trHeight w:val="300"/>
        </w:trPr>
        <w:tc>
          <w:tcPr>
            <w:tcW w:w="41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0CF6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Коэффициенты приняты на уровне максимально установленной трансформации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0891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7C4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3FDD7707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86E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B97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F63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B2B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080B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E5C5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823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C89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83C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9CC7B85" w14:textId="77777777" w:rsidTr="005E2819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214F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0301 Азота (IV) диоксид (4)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9E66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B2E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225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265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91D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2AA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6F73AFED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8D56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E4E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12EA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8B6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AB393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015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58E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3CE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28B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8CB8A94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0C10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KNO2 * M1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8A1F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1,379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859A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439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6E6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B6B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36583367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2749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KNO2 * G1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D4FE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0,06513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D3F6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6D5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8EC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2B12418A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CF0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47B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2C9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997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205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160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BAE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030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74C9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3CD40A30" w14:textId="77777777" w:rsidTr="005E2819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0653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0304 Азот (II) оксид (6)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8B06" w14:textId="77777777" w:rsidR="005E2819" w:rsidRPr="005E2819" w:rsidRDefault="005E2819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3C2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3967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00F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76F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CCC2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3E9B4837" w14:textId="77777777" w:rsidTr="005E2819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7B9D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38BD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824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B80E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DACA8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6C04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DBE2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C850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741C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11C338D1" w14:textId="77777777" w:rsidTr="005E2819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2AFD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KNO * M1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10EB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0,2240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B527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7255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069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9A6F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  <w:tr w:rsidR="005E2819" w:rsidRPr="005E2819" w14:paraId="55D46A91" w14:textId="77777777" w:rsidTr="005E2819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76F04" w14:textId="77777777" w:rsidR="005E2819" w:rsidRPr="005E2819" w:rsidRDefault="005E2819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_G_ = KNO * G1 =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9733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0,010584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5E32" w14:textId="77777777" w:rsidR="005E2819" w:rsidRPr="005E2819" w:rsidRDefault="005E281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A47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5BB1" w14:textId="77777777" w:rsidR="005E2819" w:rsidRPr="005E2819" w:rsidRDefault="005E2819">
            <w:pPr>
              <w:rPr>
                <w:sz w:val="18"/>
                <w:szCs w:val="20"/>
              </w:rPr>
            </w:pPr>
          </w:p>
        </w:tc>
      </w:tr>
    </w:tbl>
    <w:p w14:paraId="510931A3" w14:textId="77777777" w:rsidR="005E2819" w:rsidRDefault="005E2819" w:rsidP="007032E7">
      <w:pPr>
        <w:rPr>
          <w:rFonts w:ascii="Courier New" w:hAnsi="Courier New" w:cs="Courier New"/>
          <w:color w:val="000000"/>
          <w:sz w:val="22"/>
        </w:rPr>
      </w:pPr>
    </w:p>
    <w:p w14:paraId="68C228CF" w14:textId="77777777" w:rsidR="00813A11" w:rsidRDefault="00813A11" w:rsidP="00813A11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14:paraId="7BA46AEE" w14:textId="77777777" w:rsidR="000D01E1" w:rsidRDefault="000D01E1" w:rsidP="008302A5">
      <w:pPr>
        <w:rPr>
          <w:rFonts w:ascii="Courier New" w:hAnsi="Courier New" w:cs="Courier New"/>
          <w:color w:val="000000"/>
          <w:sz w:val="22"/>
        </w:rPr>
      </w:pPr>
    </w:p>
    <w:p w14:paraId="6DA73594" w14:textId="77777777" w:rsidR="000D01E1" w:rsidRDefault="000D01E1" w:rsidP="008302A5">
      <w:pPr>
        <w:rPr>
          <w:rFonts w:ascii="Courier New" w:hAnsi="Courier New" w:cs="Courier New"/>
          <w:color w:val="000000"/>
          <w:sz w:val="22"/>
        </w:rPr>
      </w:pPr>
    </w:p>
    <w:p w14:paraId="42BF5831" w14:textId="77777777" w:rsidR="008302A5" w:rsidRPr="00AE5498" w:rsidRDefault="00AE5498" w:rsidP="008302A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496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"/>
        <w:gridCol w:w="24"/>
        <w:gridCol w:w="4660"/>
        <w:gridCol w:w="1947"/>
        <w:gridCol w:w="1984"/>
      </w:tblGrid>
      <w:tr w:rsidR="00AE5498" w14:paraId="2FD53469" w14:textId="77777777" w:rsidTr="0046636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1928" w14:textId="77777777"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E6B4" w14:textId="77777777"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52B1" w14:textId="77777777"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3F31" w14:textId="77777777" w:rsidR="00AE5498" w:rsidRPr="008302A5" w:rsidRDefault="00AE5498" w:rsidP="00EC455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6636F" w14:paraId="359F512A" w14:textId="77777777" w:rsidTr="0046636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726B" w14:textId="77777777" w:rsidR="0046636F" w:rsidRPr="008302A5" w:rsidRDefault="0046636F" w:rsidP="0046636F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0301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3747" w14:textId="77777777" w:rsidR="0046636F" w:rsidRPr="008302A5" w:rsidRDefault="0046636F" w:rsidP="0046636F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798C6" w14:textId="77777777" w:rsidR="0046636F" w:rsidRPr="004A7372" w:rsidRDefault="0046636F" w:rsidP="0046636F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0651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CD90B" w14:textId="77777777" w:rsidR="0046636F" w:rsidRPr="0046636F" w:rsidRDefault="0046636F" w:rsidP="0046636F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379</w:t>
            </w:r>
          </w:p>
        </w:tc>
      </w:tr>
      <w:tr w:rsidR="0046636F" w14:paraId="280EB894" w14:textId="77777777" w:rsidTr="0046636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8DC0" w14:textId="77777777" w:rsidR="0046636F" w:rsidRPr="008302A5" w:rsidRDefault="0046636F" w:rsidP="0046636F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0304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E241" w14:textId="77777777" w:rsidR="0046636F" w:rsidRPr="008302A5" w:rsidRDefault="0046636F" w:rsidP="0046636F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7B9D8" w14:textId="77777777" w:rsidR="0046636F" w:rsidRPr="004A7372" w:rsidRDefault="0046636F" w:rsidP="0046636F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010584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17267" w14:textId="77777777" w:rsidR="0046636F" w:rsidRPr="0046636F" w:rsidRDefault="0046636F" w:rsidP="0046636F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224</w:t>
            </w:r>
          </w:p>
        </w:tc>
      </w:tr>
      <w:tr w:rsidR="0046636F" w14:paraId="6BD4EF76" w14:textId="77777777" w:rsidTr="0046636F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D377" w14:textId="77777777" w:rsidR="0046636F" w:rsidRPr="008302A5" w:rsidRDefault="0046636F" w:rsidP="0046636F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0337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63EE" w14:textId="77777777" w:rsidR="0046636F" w:rsidRPr="008302A5" w:rsidRDefault="0046636F" w:rsidP="0046636F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28A49" w14:textId="77777777" w:rsidR="0046636F" w:rsidRPr="004A7372" w:rsidRDefault="0046636F" w:rsidP="0046636F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04018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FF0C7" w14:textId="77777777" w:rsidR="0046636F" w:rsidRPr="0046636F" w:rsidRDefault="0046636F" w:rsidP="0046636F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851</w:t>
            </w:r>
          </w:p>
        </w:tc>
      </w:tr>
      <w:tr w:rsidR="0046636F" w14:paraId="3B402658" w14:textId="77777777" w:rsidTr="00357006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74A8" w14:textId="77777777" w:rsidR="0046636F" w:rsidRDefault="0046636F" w:rsidP="0046636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55D" w14:textId="77777777" w:rsidR="0046636F" w:rsidRPr="006420CD" w:rsidRDefault="0046636F" w:rsidP="0046636F">
            <w:pPr>
              <w:rPr>
                <w:color w:val="000000"/>
                <w:sz w:val="22"/>
                <w:highlight w:val="yellow"/>
              </w:rPr>
            </w:pPr>
            <w:r w:rsidRPr="00EC0138">
              <w:rPr>
                <w:color w:val="000000"/>
                <w:sz w:val="22"/>
              </w:rPr>
              <w:t>Метан (727*)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EC95" w14:textId="77777777" w:rsidR="0046636F" w:rsidRPr="004A7372" w:rsidRDefault="0046636F" w:rsidP="0046636F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04018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6C1A8" w14:textId="77777777" w:rsidR="0046636F" w:rsidRPr="0046636F" w:rsidRDefault="0046636F" w:rsidP="0046636F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851</w:t>
            </w:r>
          </w:p>
        </w:tc>
      </w:tr>
      <w:tr w:rsidR="0046636F" w14:paraId="27D58E5E" w14:textId="77777777" w:rsidTr="0046636F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F6B" w14:textId="77777777" w:rsidR="0046636F" w:rsidRPr="00813A11" w:rsidRDefault="0046636F" w:rsidP="0046636F">
            <w:pPr>
              <w:rPr>
                <w:color w:val="000000"/>
                <w:sz w:val="22"/>
              </w:rPr>
            </w:pPr>
            <w:r w:rsidRPr="00813A11">
              <w:rPr>
                <w:color w:val="000000"/>
                <w:sz w:val="22"/>
              </w:rPr>
              <w:t>0330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005C" w14:textId="77777777" w:rsidR="0046636F" w:rsidRPr="00EC0138" w:rsidRDefault="0046636F" w:rsidP="0046636F">
            <w:pPr>
              <w:rPr>
                <w:color w:val="000000"/>
                <w:sz w:val="22"/>
              </w:rPr>
            </w:pPr>
            <w:r w:rsidRPr="00EC013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7DA7" w14:textId="77777777" w:rsidR="0046636F" w:rsidRDefault="0046636F" w:rsidP="0046636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0.000608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13EE" w14:textId="77777777" w:rsidR="0046636F" w:rsidRDefault="0046636F" w:rsidP="0046636F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0.01287</w:t>
            </w:r>
          </w:p>
        </w:tc>
      </w:tr>
    </w:tbl>
    <w:p w14:paraId="46C37E32" w14:textId="77777777" w:rsidR="008302A5" w:rsidRPr="008302A5" w:rsidRDefault="008302A5" w:rsidP="008302A5">
      <w:pPr>
        <w:rPr>
          <w:rFonts w:ascii="Courier New" w:hAnsi="Courier New" w:cs="Courier New"/>
          <w:color w:val="000000"/>
          <w:sz w:val="22"/>
        </w:rPr>
      </w:pPr>
    </w:p>
    <w:p w14:paraId="54CD1A08" w14:textId="77777777" w:rsidR="008302A5" w:rsidRPr="008302A5" w:rsidRDefault="008302A5" w:rsidP="008302A5">
      <w:pPr>
        <w:rPr>
          <w:b/>
          <w:i/>
          <w:color w:val="000000"/>
          <w:sz w:val="22"/>
        </w:rPr>
      </w:pPr>
    </w:p>
    <w:p w14:paraId="5B6C84E3" w14:textId="77777777" w:rsidR="00CC25B6" w:rsidRPr="00CC25B6" w:rsidRDefault="00CC25B6" w:rsidP="00CC25B6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загрязнения: 0110, Дымовая труба</w:t>
      </w:r>
    </w:p>
    <w:p w14:paraId="6D32EC74" w14:textId="77777777" w:rsidR="00CC25B6" w:rsidRPr="00CC25B6" w:rsidRDefault="00CC25B6" w:rsidP="00CC25B6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выделения: 0110 01</w:t>
      </w:r>
      <w:proofErr w:type="gramStart"/>
      <w:r w:rsidRPr="00CC25B6">
        <w:rPr>
          <w:rFonts w:ascii="Courier New" w:hAnsi="Courier New" w:cs="Courier New"/>
          <w:b/>
          <w:color w:val="000000"/>
          <w:sz w:val="22"/>
        </w:rPr>
        <w:t>, Печь</w:t>
      </w:r>
      <w:proofErr w:type="gramEnd"/>
      <w:r w:rsidRPr="00CC25B6">
        <w:rPr>
          <w:rFonts w:ascii="Courier New" w:hAnsi="Courier New" w:cs="Courier New"/>
          <w:b/>
          <w:color w:val="000000"/>
          <w:sz w:val="22"/>
        </w:rPr>
        <w:t xml:space="preserve"> подогрева типа ПП-0,63 (№2)</w:t>
      </w:r>
    </w:p>
    <w:p w14:paraId="55A5FEDF" w14:textId="77777777" w:rsidR="00234753" w:rsidRDefault="00234753" w:rsidP="00234753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Список литературы: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5C2F9E08" w14:textId="77777777" w:rsidR="00234753" w:rsidRDefault="00234753" w:rsidP="00234753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"Сборник методик по расчету выбросов вредных в атмосферу</w:t>
      </w:r>
      <w:r>
        <w:rPr>
          <w:rFonts w:ascii="Courier New" w:hAnsi="Courier New" w:cs="Courier New"/>
          <w:sz w:val="22"/>
          <w:szCs w:val="22"/>
        </w:rPr>
        <w:tab/>
        <w:t xml:space="preserve"> различными производствами". Алматы, </w:t>
      </w:r>
      <w:proofErr w:type="spellStart"/>
      <w:r>
        <w:rPr>
          <w:rFonts w:ascii="Courier New" w:hAnsi="Courier New" w:cs="Courier New"/>
          <w:sz w:val="22"/>
          <w:szCs w:val="22"/>
        </w:rPr>
        <w:t>КазЭКОЭКСП</w:t>
      </w:r>
      <w:proofErr w:type="spellEnd"/>
      <w:r>
        <w:rPr>
          <w:rFonts w:ascii="Courier New" w:hAnsi="Courier New" w:cs="Courier New"/>
          <w:sz w:val="22"/>
          <w:szCs w:val="22"/>
        </w:rPr>
        <w:t>, 1996 г.</w:t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14:paraId="29CE7DC3" w14:textId="77777777" w:rsidR="00234753" w:rsidRDefault="00234753" w:rsidP="00234753">
      <w:pPr>
        <w:jc w:val="both"/>
        <w:rPr>
          <w:rFonts w:ascii="Courier New" w:hAnsi="Courier New" w:cs="Courier New"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п.5.1.1. Расчет выбросов вредных веществ при сжигании топлива в трубчатых печах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71BB680C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топлива,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Газ (природный)</w:t>
      </w:r>
    </w:p>
    <w:p w14:paraId="3D9375C4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тыс.м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3/год, </w:t>
      </w:r>
      <w:r>
        <w:rPr>
          <w:b/>
          <w:i/>
          <w:color w:val="000000"/>
          <w:sz w:val="22"/>
        </w:rPr>
        <w:t xml:space="preserve">BT = </w:t>
      </w:r>
      <w:r>
        <w:rPr>
          <w:rFonts w:ascii="Arial" w:hAnsi="Arial" w:cs="Arial"/>
          <w:b/>
          <w:color w:val="000000"/>
        </w:rPr>
        <w:t>588</w:t>
      </w:r>
    </w:p>
    <w:p w14:paraId="5D19BF23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>
        <w:rPr>
          <w:b/>
          <w:i/>
          <w:color w:val="000000"/>
          <w:sz w:val="22"/>
        </w:rPr>
        <w:t xml:space="preserve">BG = </w:t>
      </w:r>
      <w:r>
        <w:rPr>
          <w:rFonts w:ascii="Arial" w:hAnsi="Arial" w:cs="Arial"/>
          <w:b/>
          <w:color w:val="000000"/>
        </w:rPr>
        <w:t>27.78</w:t>
      </w:r>
    </w:p>
    <w:p w14:paraId="3FC680E0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Месторождение, </w:t>
      </w:r>
      <w:r>
        <w:rPr>
          <w:b/>
          <w:i/>
          <w:color w:val="000000"/>
          <w:sz w:val="22"/>
        </w:rPr>
        <w:t xml:space="preserve">M = </w:t>
      </w:r>
      <w:proofErr w:type="spellStart"/>
      <w:r>
        <w:rPr>
          <w:rFonts w:ascii="Arial" w:hAnsi="Arial" w:cs="Arial"/>
          <w:b/>
          <w:color w:val="000000"/>
        </w:rPr>
        <w:t>Жанажол</w:t>
      </w:r>
      <w:proofErr w:type="spellEnd"/>
    </w:p>
    <w:p w14:paraId="3D4ADF13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>
        <w:rPr>
          <w:b/>
          <w:i/>
          <w:color w:val="000000"/>
          <w:sz w:val="22"/>
        </w:rPr>
        <w:t xml:space="preserve">QR = </w:t>
      </w:r>
      <w:r>
        <w:rPr>
          <w:rFonts w:ascii="Arial" w:hAnsi="Arial" w:cs="Arial"/>
          <w:b/>
          <w:color w:val="000000"/>
        </w:rPr>
        <w:t>9029</w:t>
      </w:r>
    </w:p>
    <w:p w14:paraId="7C5CC39A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Пересчет в МДж, </w:t>
      </w:r>
      <w:r>
        <w:rPr>
          <w:b/>
          <w:i/>
          <w:color w:val="000000"/>
          <w:sz w:val="22"/>
        </w:rPr>
        <w:t xml:space="preserve">QR = </w:t>
      </w:r>
      <w:r>
        <w:rPr>
          <w:b/>
          <w:i/>
          <w:color w:val="000000"/>
        </w:rPr>
        <w:t xml:space="preserve">QR · 0.004187 = </w:t>
      </w:r>
      <w:r>
        <w:rPr>
          <w:b/>
          <w:color w:val="000000"/>
        </w:rPr>
        <w:t xml:space="preserve">9029 · 0.004187 = </w:t>
      </w:r>
      <w:r>
        <w:rPr>
          <w:rFonts w:ascii="Arial" w:hAnsi="Arial" w:cs="Arial"/>
          <w:b/>
          <w:color w:val="000000"/>
        </w:rPr>
        <w:t>37.8</w:t>
      </w:r>
    </w:p>
    <w:p w14:paraId="0DC8D3C6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Средняя зольность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AR = </w:t>
      </w:r>
      <w:r>
        <w:rPr>
          <w:rFonts w:ascii="Arial" w:hAnsi="Arial" w:cs="Arial"/>
          <w:b/>
          <w:color w:val="000000"/>
        </w:rPr>
        <w:t>0</w:t>
      </w:r>
    </w:p>
    <w:p w14:paraId="6C710AE6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A1R = </w:t>
      </w:r>
      <w:r>
        <w:rPr>
          <w:rFonts w:ascii="Arial" w:hAnsi="Arial" w:cs="Arial"/>
          <w:b/>
          <w:color w:val="000000"/>
        </w:rPr>
        <w:t>0</w:t>
      </w:r>
    </w:p>
    <w:p w14:paraId="47BC0DB2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Среднее содержание серы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SR = </w:t>
      </w:r>
      <w:r>
        <w:rPr>
          <w:rFonts w:ascii="Arial" w:hAnsi="Arial" w:cs="Arial"/>
          <w:b/>
          <w:color w:val="000000"/>
        </w:rPr>
        <w:t>0.001</w:t>
      </w:r>
    </w:p>
    <w:p w14:paraId="14662E1F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S1R = </w:t>
      </w:r>
      <w:r>
        <w:rPr>
          <w:rFonts w:ascii="Arial" w:hAnsi="Arial" w:cs="Arial"/>
          <w:b/>
          <w:color w:val="000000"/>
        </w:rPr>
        <w:t>0.001</w:t>
      </w:r>
    </w:p>
    <w:p w14:paraId="2F04278A" w14:textId="77777777" w:rsidR="00B54FB8" w:rsidRDefault="00B54FB8" w:rsidP="00B54FB8">
      <w:pPr>
        <w:rPr>
          <w:rFonts w:ascii="Arial" w:hAnsi="Arial" w:cs="Arial"/>
          <w:b/>
          <w:color w:val="000000"/>
        </w:rPr>
      </w:pPr>
    </w:p>
    <w:p w14:paraId="4D6DAF86" w14:textId="77777777" w:rsidR="00B54FB8" w:rsidRDefault="00B54FB8" w:rsidP="00B54FB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03F39215" w14:textId="77777777" w:rsidR="00B54FB8" w:rsidRDefault="00B54FB8" w:rsidP="00B54FB8">
      <w:pPr>
        <w:rPr>
          <w:rFonts w:ascii="Courier New" w:hAnsi="Courier New" w:cs="Courier New"/>
          <w:color w:val="000000"/>
          <w:sz w:val="22"/>
        </w:rPr>
      </w:pPr>
    </w:p>
    <w:p w14:paraId="3237E069" w14:textId="77777777" w:rsidR="00B54FB8" w:rsidRDefault="00B54FB8" w:rsidP="00B54FB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24A8D923" w14:textId="77777777" w:rsidR="00B54FB8" w:rsidRDefault="00B54FB8" w:rsidP="00B54FB8">
      <w:pPr>
        <w:rPr>
          <w:b/>
          <w:i/>
          <w:color w:val="000000"/>
          <w:u w:val="single"/>
        </w:rPr>
      </w:pPr>
    </w:p>
    <w:p w14:paraId="7C9EE801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</w:t>
      </w:r>
      <w:proofErr w:type="gramStart"/>
      <w:r>
        <w:rPr>
          <w:rFonts w:ascii="Courier New" w:hAnsi="Courier New" w:cs="Courier New"/>
          <w:color w:val="000000"/>
          <w:sz w:val="22"/>
        </w:rPr>
        <w:t>топлива(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п. 2.2), </w:t>
      </w:r>
      <w:r>
        <w:rPr>
          <w:b/>
          <w:i/>
          <w:color w:val="000000"/>
          <w:sz w:val="22"/>
        </w:rPr>
        <w:t xml:space="preserve">NSO2 = </w:t>
      </w:r>
      <w:r>
        <w:rPr>
          <w:rFonts w:ascii="Arial" w:hAnsi="Arial" w:cs="Arial"/>
          <w:b/>
          <w:color w:val="000000"/>
        </w:rPr>
        <w:t>0</w:t>
      </w:r>
    </w:p>
    <w:p w14:paraId="77377BD3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H2S = </w:t>
      </w:r>
      <w:r>
        <w:rPr>
          <w:rFonts w:ascii="Arial" w:hAnsi="Arial" w:cs="Arial"/>
          <w:b/>
          <w:color w:val="000000"/>
        </w:rPr>
        <w:t>0.0001</w:t>
      </w:r>
    </w:p>
    <w:p w14:paraId="26964B75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0.02 · BT · SR · (1-NSO2) + 0.0188 · H2S · BT = </w:t>
      </w:r>
      <w:r>
        <w:rPr>
          <w:b/>
          <w:color w:val="000000"/>
        </w:rPr>
        <w:t xml:space="preserve">0.02 · 588 · 0.001 · (1-0) + 0.0188 · 0.0001 · 588 = </w:t>
      </w:r>
      <w:r>
        <w:rPr>
          <w:rFonts w:ascii="Arial" w:hAnsi="Arial" w:cs="Arial"/>
          <w:b/>
          <w:color w:val="000000"/>
        </w:rPr>
        <w:t>0.01287</w:t>
      </w:r>
    </w:p>
    <w:p w14:paraId="6ED9A071" w14:textId="77777777" w:rsidR="00B54FB8" w:rsidRDefault="00B54FB8" w:rsidP="00B54FB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0.02 · BG · S1R · (1-NSO2) + 0.0188 · H2S · BG = </w:t>
      </w:r>
      <w:r>
        <w:rPr>
          <w:b/>
          <w:color w:val="000000"/>
        </w:rPr>
        <w:t xml:space="preserve">0.02 · 27.78 · 0.001 · (1-0) + 0.0188 · 0.0001 · 27.78 = </w:t>
      </w:r>
      <w:r>
        <w:rPr>
          <w:rFonts w:ascii="Arial" w:hAnsi="Arial" w:cs="Arial"/>
          <w:b/>
          <w:color w:val="000000"/>
        </w:rPr>
        <w:t>0.000608</w:t>
      </w:r>
    </w:p>
    <w:p w14:paraId="2DED0032" w14:textId="77777777" w:rsidR="00B54FB8" w:rsidRDefault="00B54FB8" w:rsidP="00B54FB8">
      <w:pPr>
        <w:rPr>
          <w:rFonts w:ascii="Courier New" w:hAnsi="Courier New" w:cs="Courier New"/>
          <w:color w:val="000000"/>
          <w:sz w:val="22"/>
        </w:rPr>
      </w:pPr>
    </w:p>
    <w:tbl>
      <w:tblPr>
        <w:tblW w:w="5285" w:type="pct"/>
        <w:tblLook w:val="04A0" w:firstRow="1" w:lastRow="0" w:firstColumn="1" w:lastColumn="0" w:noHBand="0" w:noVBand="1"/>
      </w:tblPr>
      <w:tblGrid>
        <w:gridCol w:w="3235"/>
        <w:gridCol w:w="455"/>
        <w:gridCol w:w="454"/>
        <w:gridCol w:w="1147"/>
        <w:gridCol w:w="793"/>
        <w:gridCol w:w="1358"/>
        <w:gridCol w:w="993"/>
        <w:gridCol w:w="1403"/>
        <w:gridCol w:w="322"/>
      </w:tblGrid>
      <w:tr w:rsidR="00B54FB8" w:rsidRPr="005E2819" w14:paraId="6705F62F" w14:textId="77777777" w:rsidTr="00357006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3C6D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Вид топлива: Газ нефтепромысловый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1FA0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2B0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630D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AA6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406CE" w14:textId="77777777" w:rsidR="00B54FB8" w:rsidRPr="005E2819" w:rsidRDefault="00B54FB8" w:rsidP="00357006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B54FB8" w:rsidRPr="005E2819" w14:paraId="5CC84FAE" w14:textId="77777777" w:rsidTr="00357006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BF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Общее количество топок,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N =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0313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BEF3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625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FA8C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B7F1D" w14:textId="77777777" w:rsidR="00B54FB8" w:rsidRPr="005E2819" w:rsidRDefault="00B54FB8" w:rsidP="00357006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B54FB8" w:rsidRPr="005E2819" w14:paraId="4A69A1FD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59F61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Количество одновременно работающих топок,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N1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058E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21712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BB207" w14:textId="77777777" w:rsidR="00B54FB8" w:rsidRPr="005E2819" w:rsidRDefault="00B54FB8" w:rsidP="00357006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B54FB8" w:rsidRPr="005E2819" w14:paraId="528B0060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52E2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Время работы одной топки, час/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_T_ = 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7821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5880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3D2A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506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A02B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261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5D94119E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348C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расход топлива одной топкой, кг/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B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B83F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96,43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3D79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3D1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CDE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0C92221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D55C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Массовая доля жидкого топлива, в долях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единицы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BB = </w:t>
            </w:r>
            <w:r w:rsidRPr="005E2819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E0AB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ED7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DE26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D89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F7339F8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F67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596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64E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64C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14D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6C6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4FC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C91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F62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54D51456" w14:textId="77777777" w:rsidTr="00357006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A5FA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0337 Углерод оксид (594)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3B38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8D3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4CF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19A7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F8EF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B609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7B94FB13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09C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C54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E2A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B008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3AA5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B29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453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1A3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4B2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A976D4A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002A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(5.2a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M = 1.5 * B * 10 ^ -3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1344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0,1446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E088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B08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ECD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588D298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756A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N * M * _T_ * 10 ^ -3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5E6D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0,851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C6805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5B5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C69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831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1BA5059F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C9A3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N1 * M / 3.6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69CD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0,04018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B36A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D07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085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9D1707F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67D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D2E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E70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C6F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0E04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CE1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363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277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80A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2B14999" w14:textId="77777777" w:rsidTr="00357006">
        <w:trPr>
          <w:trHeight w:val="300"/>
        </w:trPr>
        <w:tc>
          <w:tcPr>
            <w:tcW w:w="17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9786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0410 Метан (734*)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ABEB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581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949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D32F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9726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454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209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6DDE527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5F6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4DC3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F00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5D0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FF3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7245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25E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ABC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0F3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E20C766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E9E7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(5.2б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M = 1.5 * B * 10 ^ -3 =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2081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0,1446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9C9AE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09B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059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1A11A354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87D1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N * M * _T_ * 10 ^ -3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4F31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0,851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3E4CA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F8F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F96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733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195A701E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96A6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N1 * M / 3.6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71C92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0,04018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E4B5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BB2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F1B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529A7956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EDB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5B05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9FB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6F61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BC7C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7EC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7AF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5EA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AE45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0740D8B" w14:textId="77777777" w:rsidTr="00357006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C424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Расчет выбросов окислов азота: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6221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3900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89F0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A49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EE8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6BD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DA35A55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2E16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Энергетический эквивалент топлива(табл.5.1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E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02B9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3479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C17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3B2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70593EBE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1877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Число форсунок на одну топку,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NN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05FCE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81BC2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A49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EB4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179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1BCE92D5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8EA06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Теплопроизводительность одной топки, Гкал/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GK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AA57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0,63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B45A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DE8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AD7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069D8DD" w14:textId="77777777" w:rsidTr="00357006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37E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Расчетная теплопроизводительность одной форсунки, МДж/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QP = GK * 4.1868 * 10 ^ 3 / NN = 2637,7</w:t>
            </w:r>
          </w:p>
        </w:tc>
      </w:tr>
      <w:tr w:rsidR="00B54FB8" w:rsidRPr="005E2819" w14:paraId="6C8A0B90" w14:textId="77777777" w:rsidTr="00357006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8C4C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где 4.1868*10^3 - переводной коэффициент из Гкал/час в МДж/час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1CAB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BCE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387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5911562B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878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E156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784E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186C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4E5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505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7AB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5E6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7D8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AC43DB3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9D52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Фактическая средняя теплопроизводительность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70345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358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20A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4F2D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217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75A46059" w14:textId="77777777" w:rsidTr="00357006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EB5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одной форсунки (МДж/ч) (по ф-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ле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на с. 105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QF = 29.4 * E * B / NN =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A80F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4252,5630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2D47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D0F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2F40E288" w14:textId="77777777" w:rsidTr="00357006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3C61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Коэффициент избытка воздуха в уходящих дымовых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газах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A =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2D6E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A6C8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02DF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0E059BE" w14:textId="77777777" w:rsidTr="00357006">
        <w:trPr>
          <w:trHeight w:val="300"/>
        </w:trPr>
        <w:tc>
          <w:tcPr>
            <w:tcW w:w="41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47E8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Отношение 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Vсг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/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Vг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при заданном </w:t>
            </w:r>
            <w:proofErr w:type="spell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</w:t>
            </w:r>
            <w:proofErr w:type="spell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. избытка воздуха (табл.5.1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V =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7A95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0,83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5DCD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</w:tr>
      <w:tr w:rsidR="00B54FB8" w:rsidRPr="005E2819" w14:paraId="57916E61" w14:textId="77777777" w:rsidTr="00357006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9773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Концентрация оксидов азота, кг/м3 (5.6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CNOX = 1.073 * (180 + 60 * BB) * QF / QP * A ^ 0.5 * V * 10 ^ -6 =</w:t>
            </w:r>
          </w:p>
          <w:p w14:paraId="11C21748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0,000258</w:t>
            </w:r>
          </w:p>
          <w:p w14:paraId="5E03EC69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</w:tr>
      <w:tr w:rsidR="00B54FB8" w:rsidRPr="005E2819" w14:paraId="0D7EC50F" w14:textId="77777777" w:rsidTr="00357006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7135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Объем продуктов сгорания, м3/ч (5.4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VR = 7.84 * A * B * E =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BC4C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1134,0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725F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85B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1850E78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A8DAA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Объем продуктов сгорания, м3/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c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_VO_ = VR / 3600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9BF5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E0BE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0,315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AB197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BC2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1D4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E149539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8F2D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663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4D3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0D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76D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14E8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857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7DC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C51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18C9D59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D5B36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lastRenderedPageBreak/>
              <w:t>Количество выбросов, кг/час (5.3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M = VR * CNOX =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1069B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0,2931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0F92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34C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569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5744517" w14:textId="77777777" w:rsidTr="00357006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258A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 окислов азота,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M1 = N * M * _T_ * 10 ^ -3 =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008A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1,723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8D11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A455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D9377C8" w14:textId="77777777" w:rsidTr="00357006">
        <w:trPr>
          <w:trHeight w:val="300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7912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 окислов азота,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G1 = N1 * M / 3.6 =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68BA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0,0814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E8275" w14:textId="77777777" w:rsidR="00B54FB8" w:rsidRPr="005E2819" w:rsidRDefault="00B54FB8" w:rsidP="0035700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A90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10D0212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2D7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8FBB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47A5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517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475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FF5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916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D687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CCE8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1EF6D9F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0FE7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Коэффициент трансформации для NO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2 ,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KNO2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06EF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C122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2C0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4AA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E74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71E6A473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51D8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Коэффициент трансформации для 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NO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KNO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8038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B964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EB0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19C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9D8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D6C68B4" w14:textId="77777777" w:rsidTr="00357006">
        <w:trPr>
          <w:trHeight w:val="300"/>
        </w:trPr>
        <w:tc>
          <w:tcPr>
            <w:tcW w:w="411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D081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Коэффициенты приняты на уровне максимально установленной трансформации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C11B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CCE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56A1FFE4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B29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CFD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EB08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64D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DBF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F1AE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BBC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988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575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BA65997" w14:textId="77777777" w:rsidTr="00357006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A785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0301 Азота (IV) диоксид (4)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15D0D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9D5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798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34F9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3C8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D7A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7F9A82E2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B36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9223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2AEF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ED6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7B8A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2A2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363E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D013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943C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F56E1FF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0485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KNO2 * M1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5C3A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1,379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E4DA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597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BF2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954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834F0EC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AA43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KNO2 * G1 =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8FC7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0,06513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8B0D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4FA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BDD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09DFA888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B709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348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092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FB1E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D6D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92C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F85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FEF9C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EA9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48F98019" w14:textId="77777777" w:rsidTr="00357006">
        <w:trPr>
          <w:trHeight w:val="300"/>
        </w:trPr>
        <w:tc>
          <w:tcPr>
            <w:tcW w:w="2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1EAE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0304 Азот (II) оксид (6)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D8AC" w14:textId="77777777" w:rsidR="00B54FB8" w:rsidRPr="005E2819" w:rsidRDefault="00B54FB8" w:rsidP="00357006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F01B2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0E0E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021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EFF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7E0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69B91E55" w14:textId="77777777" w:rsidTr="00357006">
        <w:trPr>
          <w:trHeight w:val="300"/>
        </w:trPr>
        <w:tc>
          <w:tcPr>
            <w:tcW w:w="1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29B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E170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79F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421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3C47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928D1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962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CAF6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02F4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147D942C" w14:textId="77777777" w:rsidTr="00357006">
        <w:trPr>
          <w:trHeight w:val="300"/>
        </w:trPr>
        <w:tc>
          <w:tcPr>
            <w:tcW w:w="25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9EF5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KNO * M1 =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156A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0,2240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5973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77B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0A6F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4BCB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  <w:tr w:rsidR="00B54FB8" w:rsidRPr="005E2819" w14:paraId="5AFF3DED" w14:textId="77777777" w:rsidTr="00357006">
        <w:trPr>
          <w:trHeight w:val="300"/>
        </w:trPr>
        <w:tc>
          <w:tcPr>
            <w:tcW w:w="29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2557" w14:textId="77777777" w:rsidR="00B54FB8" w:rsidRPr="005E2819" w:rsidRDefault="00B54FB8" w:rsidP="00357006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5E2819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5E2819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_G_ = KNO * G1 =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4DC8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5E2819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0,010584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9699" w14:textId="77777777" w:rsidR="00B54FB8" w:rsidRPr="005E2819" w:rsidRDefault="00B54FB8" w:rsidP="00357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41D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0FC9" w14:textId="77777777" w:rsidR="00B54FB8" w:rsidRPr="005E2819" w:rsidRDefault="00B54FB8" w:rsidP="00357006">
            <w:pPr>
              <w:rPr>
                <w:sz w:val="18"/>
                <w:szCs w:val="20"/>
              </w:rPr>
            </w:pPr>
          </w:p>
        </w:tc>
      </w:tr>
    </w:tbl>
    <w:p w14:paraId="0CF797E0" w14:textId="77777777" w:rsidR="00B54FB8" w:rsidRDefault="00B54FB8" w:rsidP="00B54FB8">
      <w:pPr>
        <w:rPr>
          <w:rFonts w:ascii="Courier New" w:hAnsi="Courier New" w:cs="Courier New"/>
          <w:color w:val="000000"/>
          <w:sz w:val="22"/>
        </w:rPr>
      </w:pPr>
    </w:p>
    <w:p w14:paraId="118A19A3" w14:textId="77777777" w:rsidR="00B54FB8" w:rsidRDefault="00B54FB8" w:rsidP="00B54FB8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14:paraId="7A062A99" w14:textId="77777777" w:rsidR="00B54FB8" w:rsidRDefault="00B54FB8" w:rsidP="00B54FB8">
      <w:pPr>
        <w:rPr>
          <w:rFonts w:ascii="Courier New" w:hAnsi="Courier New" w:cs="Courier New"/>
          <w:color w:val="000000"/>
          <w:sz w:val="22"/>
        </w:rPr>
      </w:pPr>
    </w:p>
    <w:p w14:paraId="599D2C1D" w14:textId="77777777" w:rsidR="00B54FB8" w:rsidRDefault="00B54FB8" w:rsidP="00B54FB8">
      <w:pPr>
        <w:rPr>
          <w:rFonts w:ascii="Courier New" w:hAnsi="Courier New" w:cs="Courier New"/>
          <w:color w:val="000000"/>
          <w:sz w:val="22"/>
        </w:rPr>
      </w:pPr>
    </w:p>
    <w:p w14:paraId="7DB22A2D" w14:textId="77777777" w:rsidR="00B54FB8" w:rsidRPr="00AE5498" w:rsidRDefault="00B54FB8" w:rsidP="00B54FB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496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"/>
        <w:gridCol w:w="24"/>
        <w:gridCol w:w="4660"/>
        <w:gridCol w:w="1947"/>
        <w:gridCol w:w="1984"/>
      </w:tblGrid>
      <w:tr w:rsidR="00B54FB8" w14:paraId="2ADF2158" w14:textId="77777777" w:rsidTr="0035700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F1CA" w14:textId="77777777" w:rsidR="00B54FB8" w:rsidRPr="008302A5" w:rsidRDefault="00B54FB8" w:rsidP="0035700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AC85" w14:textId="77777777" w:rsidR="00B54FB8" w:rsidRPr="008302A5" w:rsidRDefault="00B54FB8" w:rsidP="0035700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57DC" w14:textId="77777777" w:rsidR="00B54FB8" w:rsidRPr="008302A5" w:rsidRDefault="00B54FB8" w:rsidP="0035700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8257" w14:textId="77777777" w:rsidR="00B54FB8" w:rsidRPr="008302A5" w:rsidRDefault="00B54FB8" w:rsidP="0035700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54FB8" w14:paraId="11CB86AF" w14:textId="77777777" w:rsidTr="0035700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E95C" w14:textId="77777777" w:rsidR="00B54FB8" w:rsidRPr="008302A5" w:rsidRDefault="00B54FB8" w:rsidP="0035700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0301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B57B2" w14:textId="77777777" w:rsidR="00B54FB8" w:rsidRPr="008302A5" w:rsidRDefault="00B54FB8" w:rsidP="0035700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0295F" w14:textId="77777777" w:rsidR="00B54FB8" w:rsidRPr="004A7372" w:rsidRDefault="00B54FB8" w:rsidP="00357006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0651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FF5F4" w14:textId="77777777" w:rsidR="00B54FB8" w:rsidRPr="0046636F" w:rsidRDefault="00B54FB8" w:rsidP="00357006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379</w:t>
            </w:r>
          </w:p>
        </w:tc>
      </w:tr>
      <w:tr w:rsidR="00B54FB8" w14:paraId="2B3A88C9" w14:textId="77777777" w:rsidTr="0035700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9069" w14:textId="77777777" w:rsidR="00B54FB8" w:rsidRPr="008302A5" w:rsidRDefault="00B54FB8" w:rsidP="0035700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0304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E5C2" w14:textId="77777777" w:rsidR="00B54FB8" w:rsidRPr="008302A5" w:rsidRDefault="00B54FB8" w:rsidP="0035700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5269C" w14:textId="77777777" w:rsidR="00B54FB8" w:rsidRPr="004A7372" w:rsidRDefault="00B54FB8" w:rsidP="00357006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010584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EE24" w14:textId="77777777" w:rsidR="00B54FB8" w:rsidRPr="0046636F" w:rsidRDefault="00B54FB8" w:rsidP="00357006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224</w:t>
            </w:r>
          </w:p>
        </w:tc>
      </w:tr>
      <w:tr w:rsidR="00B54FB8" w14:paraId="0F06F68B" w14:textId="77777777" w:rsidTr="00357006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5936" w14:textId="77777777" w:rsidR="00B54FB8" w:rsidRPr="008302A5" w:rsidRDefault="00B54FB8" w:rsidP="0035700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0337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176C8" w14:textId="77777777" w:rsidR="00B54FB8" w:rsidRPr="008302A5" w:rsidRDefault="00B54FB8" w:rsidP="00357006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6D4C3" w14:textId="77777777" w:rsidR="00B54FB8" w:rsidRPr="004A7372" w:rsidRDefault="00B54FB8" w:rsidP="00357006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04018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D0B4A" w14:textId="77777777" w:rsidR="00B54FB8" w:rsidRPr="0046636F" w:rsidRDefault="00B54FB8" w:rsidP="00357006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851</w:t>
            </w:r>
          </w:p>
        </w:tc>
      </w:tr>
      <w:tr w:rsidR="00B54FB8" w14:paraId="03EE67B6" w14:textId="77777777" w:rsidTr="00357006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F21D" w14:textId="77777777" w:rsidR="00B54FB8" w:rsidRDefault="00B54FB8" w:rsidP="0035700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FE2D" w14:textId="77777777" w:rsidR="00B54FB8" w:rsidRPr="006420CD" w:rsidRDefault="00B54FB8" w:rsidP="00357006">
            <w:pPr>
              <w:rPr>
                <w:color w:val="000000"/>
                <w:sz w:val="22"/>
                <w:highlight w:val="yellow"/>
              </w:rPr>
            </w:pPr>
            <w:r w:rsidRPr="00EC0138">
              <w:rPr>
                <w:color w:val="000000"/>
                <w:sz w:val="22"/>
              </w:rPr>
              <w:t>Метан (727*)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F4A9" w14:textId="77777777" w:rsidR="00B54FB8" w:rsidRPr="004A7372" w:rsidRDefault="00B54FB8" w:rsidP="00357006">
            <w:pPr>
              <w:jc w:val="right"/>
              <w:rPr>
                <w:color w:val="000000"/>
                <w:sz w:val="22"/>
              </w:rPr>
            </w:pPr>
            <w:r w:rsidRPr="004A7372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A7372">
              <w:rPr>
                <w:color w:val="000000"/>
                <w:sz w:val="22"/>
              </w:rPr>
              <w:t>04018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E0263" w14:textId="77777777" w:rsidR="00B54FB8" w:rsidRPr="0046636F" w:rsidRDefault="00B54FB8" w:rsidP="00357006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46636F">
              <w:rPr>
                <w:color w:val="000000"/>
                <w:sz w:val="22"/>
              </w:rPr>
              <w:t>851</w:t>
            </w:r>
          </w:p>
        </w:tc>
      </w:tr>
      <w:tr w:rsidR="00B54FB8" w14:paraId="51E2493A" w14:textId="77777777" w:rsidTr="00357006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920" w14:textId="77777777" w:rsidR="00B54FB8" w:rsidRPr="00813A11" w:rsidRDefault="00B54FB8" w:rsidP="00357006">
            <w:pPr>
              <w:rPr>
                <w:color w:val="000000"/>
                <w:sz w:val="22"/>
              </w:rPr>
            </w:pPr>
            <w:r w:rsidRPr="00813A11">
              <w:rPr>
                <w:color w:val="000000"/>
                <w:sz w:val="22"/>
              </w:rPr>
              <w:t>0330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0AD" w14:textId="77777777" w:rsidR="00B54FB8" w:rsidRPr="00EC0138" w:rsidRDefault="00B54FB8" w:rsidP="00357006">
            <w:pPr>
              <w:rPr>
                <w:color w:val="000000"/>
                <w:sz w:val="22"/>
              </w:rPr>
            </w:pPr>
            <w:r w:rsidRPr="00EC013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7706" w14:textId="77777777" w:rsidR="00B54FB8" w:rsidRDefault="00B54FB8" w:rsidP="0035700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0.000608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5E36A" w14:textId="77777777" w:rsidR="00B54FB8" w:rsidRDefault="00B54FB8" w:rsidP="00357006">
            <w:pPr>
              <w:jc w:val="right"/>
              <w:rPr>
                <w:color w:val="000000"/>
                <w:sz w:val="22"/>
              </w:rPr>
            </w:pPr>
            <w:r w:rsidRPr="0046636F">
              <w:rPr>
                <w:color w:val="000000"/>
                <w:sz w:val="22"/>
              </w:rPr>
              <w:t>0.01287</w:t>
            </w:r>
          </w:p>
        </w:tc>
      </w:tr>
    </w:tbl>
    <w:p w14:paraId="71200950" w14:textId="77777777" w:rsidR="00B54FB8" w:rsidRPr="008302A5" w:rsidRDefault="00B54FB8" w:rsidP="00B54FB8">
      <w:pPr>
        <w:rPr>
          <w:rFonts w:ascii="Courier New" w:hAnsi="Courier New" w:cs="Courier New"/>
          <w:color w:val="000000"/>
          <w:sz w:val="22"/>
        </w:rPr>
      </w:pPr>
    </w:p>
    <w:p w14:paraId="75123AB2" w14:textId="77777777" w:rsidR="00357006" w:rsidRPr="00CC25B6" w:rsidRDefault="00357006" w:rsidP="00357006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загрязнения: 011</w:t>
      </w:r>
      <w:r>
        <w:rPr>
          <w:rFonts w:ascii="Courier New" w:hAnsi="Courier New" w:cs="Courier New"/>
          <w:b/>
          <w:color w:val="000000"/>
          <w:sz w:val="22"/>
        </w:rPr>
        <w:t>6</w:t>
      </w:r>
      <w:r w:rsidRPr="00CC25B6">
        <w:rPr>
          <w:rFonts w:ascii="Courier New" w:hAnsi="Courier New" w:cs="Courier New"/>
          <w:b/>
          <w:color w:val="000000"/>
          <w:sz w:val="22"/>
        </w:rPr>
        <w:t>, Дымовая труба</w:t>
      </w:r>
    </w:p>
    <w:p w14:paraId="5762A996" w14:textId="77777777" w:rsidR="00357006" w:rsidRPr="00CC25B6" w:rsidRDefault="00357006" w:rsidP="00357006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выделения: 011</w:t>
      </w:r>
      <w:r>
        <w:rPr>
          <w:rFonts w:ascii="Courier New" w:hAnsi="Courier New" w:cs="Courier New"/>
          <w:b/>
          <w:color w:val="000000"/>
          <w:sz w:val="22"/>
        </w:rPr>
        <w:t>6</w:t>
      </w:r>
      <w:r w:rsidRPr="00CC25B6">
        <w:rPr>
          <w:rFonts w:ascii="Courier New" w:hAnsi="Courier New" w:cs="Courier New"/>
          <w:b/>
          <w:color w:val="000000"/>
          <w:sz w:val="22"/>
        </w:rPr>
        <w:t xml:space="preserve"> 01, </w:t>
      </w:r>
      <w:proofErr w:type="spellStart"/>
      <w:r w:rsidRPr="00357006">
        <w:rPr>
          <w:rFonts w:ascii="Courier New" w:hAnsi="Courier New" w:cs="Courier New"/>
          <w:b/>
          <w:color w:val="000000"/>
          <w:sz w:val="22"/>
        </w:rPr>
        <w:t>Olympia</w:t>
      </w:r>
      <w:proofErr w:type="spellEnd"/>
      <w:r w:rsidRPr="00357006">
        <w:rPr>
          <w:rFonts w:ascii="Courier New" w:hAnsi="Courier New" w:cs="Courier New"/>
          <w:b/>
          <w:color w:val="000000"/>
          <w:sz w:val="22"/>
        </w:rPr>
        <w:t xml:space="preserve"> LTG -100</w:t>
      </w:r>
    </w:p>
    <w:p w14:paraId="7F10C11F" w14:textId="77777777" w:rsidR="00357006" w:rsidRDefault="00357006" w:rsidP="00357006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Список литературы: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40CDB61A" w14:textId="77777777" w:rsidR="00357006" w:rsidRDefault="00357006" w:rsidP="00357006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"Сборник методик по расчету выбросов вредных в атмосферу</w:t>
      </w:r>
      <w:r>
        <w:rPr>
          <w:rFonts w:ascii="Courier New" w:hAnsi="Courier New" w:cs="Courier New"/>
          <w:sz w:val="22"/>
          <w:szCs w:val="22"/>
        </w:rPr>
        <w:tab/>
        <w:t xml:space="preserve"> различными производствами". Алматы, </w:t>
      </w:r>
      <w:proofErr w:type="spellStart"/>
      <w:r>
        <w:rPr>
          <w:rFonts w:ascii="Courier New" w:hAnsi="Courier New" w:cs="Courier New"/>
          <w:sz w:val="22"/>
          <w:szCs w:val="22"/>
        </w:rPr>
        <w:t>КазЭКОЭКСП</w:t>
      </w:r>
      <w:proofErr w:type="spellEnd"/>
      <w:r>
        <w:rPr>
          <w:rFonts w:ascii="Courier New" w:hAnsi="Courier New" w:cs="Courier New"/>
          <w:sz w:val="22"/>
          <w:szCs w:val="22"/>
        </w:rPr>
        <w:t>, 1996 г.</w:t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14:paraId="2ECFD664" w14:textId="77777777" w:rsidR="009F0475" w:rsidRDefault="00357006" w:rsidP="00357006">
      <w:pPr>
        <w:rPr>
          <w:b/>
          <w:i/>
          <w:color w:val="000000"/>
          <w:sz w:val="22"/>
        </w:rPr>
      </w:pPr>
      <w:r>
        <w:rPr>
          <w:rFonts w:ascii="Courier New" w:hAnsi="Courier New" w:cs="Courier New"/>
          <w:sz w:val="22"/>
          <w:szCs w:val="22"/>
        </w:rPr>
        <w:t>п.5.1.1. Расчет выбросов вредных веществ при сжигании топлива в трубчатых печах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76609716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топлива,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Газ (природный)</w:t>
      </w:r>
    </w:p>
    <w:p w14:paraId="7291223F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тыс.м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3/год, </w:t>
      </w:r>
      <w:r>
        <w:rPr>
          <w:b/>
          <w:i/>
          <w:color w:val="000000"/>
          <w:sz w:val="22"/>
        </w:rPr>
        <w:t xml:space="preserve">BT = </w:t>
      </w:r>
      <w:r>
        <w:rPr>
          <w:rFonts w:ascii="Arial" w:hAnsi="Arial" w:cs="Arial"/>
          <w:b/>
          <w:color w:val="000000"/>
        </w:rPr>
        <w:t>882</w:t>
      </w:r>
    </w:p>
    <w:p w14:paraId="44DBC372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>
        <w:rPr>
          <w:b/>
          <w:i/>
          <w:color w:val="000000"/>
          <w:sz w:val="22"/>
        </w:rPr>
        <w:t xml:space="preserve">BG = </w:t>
      </w:r>
      <w:r>
        <w:rPr>
          <w:rFonts w:ascii="Arial" w:hAnsi="Arial" w:cs="Arial"/>
          <w:b/>
          <w:color w:val="000000"/>
        </w:rPr>
        <w:t>41.67</w:t>
      </w:r>
    </w:p>
    <w:p w14:paraId="3DE5D04B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Месторождение, </w:t>
      </w:r>
      <w:r>
        <w:rPr>
          <w:b/>
          <w:i/>
          <w:color w:val="000000"/>
          <w:sz w:val="22"/>
        </w:rPr>
        <w:t xml:space="preserve">M = </w:t>
      </w:r>
      <w:proofErr w:type="spellStart"/>
      <w:r>
        <w:rPr>
          <w:rFonts w:ascii="Arial" w:hAnsi="Arial" w:cs="Arial"/>
          <w:b/>
          <w:color w:val="000000"/>
        </w:rPr>
        <w:t>Жанажол</w:t>
      </w:r>
      <w:proofErr w:type="spellEnd"/>
    </w:p>
    <w:p w14:paraId="3474ABF5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>
        <w:rPr>
          <w:b/>
          <w:i/>
          <w:color w:val="000000"/>
          <w:sz w:val="22"/>
        </w:rPr>
        <w:t xml:space="preserve">QR = </w:t>
      </w:r>
      <w:r>
        <w:rPr>
          <w:rFonts w:ascii="Arial" w:hAnsi="Arial" w:cs="Arial"/>
          <w:b/>
          <w:color w:val="000000"/>
        </w:rPr>
        <w:t>9029</w:t>
      </w:r>
    </w:p>
    <w:p w14:paraId="7AF5A041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Пересчет в МДж, </w:t>
      </w:r>
      <w:r>
        <w:rPr>
          <w:b/>
          <w:i/>
          <w:color w:val="000000"/>
          <w:sz w:val="22"/>
        </w:rPr>
        <w:t xml:space="preserve">QR = </w:t>
      </w:r>
      <w:r>
        <w:rPr>
          <w:b/>
          <w:i/>
          <w:color w:val="000000"/>
        </w:rPr>
        <w:t xml:space="preserve">QR · 0.004187 = </w:t>
      </w:r>
      <w:r>
        <w:rPr>
          <w:b/>
          <w:color w:val="000000"/>
        </w:rPr>
        <w:t xml:space="preserve">9029 · 0.004187 = </w:t>
      </w:r>
      <w:r>
        <w:rPr>
          <w:rFonts w:ascii="Arial" w:hAnsi="Arial" w:cs="Arial"/>
          <w:b/>
          <w:color w:val="000000"/>
        </w:rPr>
        <w:t>37.8</w:t>
      </w:r>
    </w:p>
    <w:p w14:paraId="3C11DE0A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Средняя зольность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AR = </w:t>
      </w:r>
      <w:r>
        <w:rPr>
          <w:rFonts w:ascii="Arial" w:hAnsi="Arial" w:cs="Arial"/>
          <w:b/>
          <w:color w:val="000000"/>
        </w:rPr>
        <w:t>0</w:t>
      </w:r>
    </w:p>
    <w:p w14:paraId="14800C5D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A1R = </w:t>
      </w:r>
      <w:r>
        <w:rPr>
          <w:rFonts w:ascii="Arial" w:hAnsi="Arial" w:cs="Arial"/>
          <w:b/>
          <w:color w:val="000000"/>
        </w:rPr>
        <w:t>0</w:t>
      </w:r>
    </w:p>
    <w:p w14:paraId="0F670063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SR = </w:t>
      </w:r>
      <w:r>
        <w:rPr>
          <w:rFonts w:ascii="Arial" w:hAnsi="Arial" w:cs="Arial"/>
          <w:b/>
          <w:color w:val="000000"/>
        </w:rPr>
        <w:t>0.001</w:t>
      </w:r>
    </w:p>
    <w:p w14:paraId="7D869D12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S1R = </w:t>
      </w:r>
      <w:r>
        <w:rPr>
          <w:rFonts w:ascii="Arial" w:hAnsi="Arial" w:cs="Arial"/>
          <w:b/>
          <w:color w:val="000000"/>
        </w:rPr>
        <w:t>0.001</w:t>
      </w:r>
    </w:p>
    <w:p w14:paraId="3044A3D7" w14:textId="77777777" w:rsidR="00EE4AEB" w:rsidRDefault="00EE4AEB" w:rsidP="00EE4AEB">
      <w:pPr>
        <w:rPr>
          <w:rFonts w:ascii="Arial" w:hAnsi="Arial" w:cs="Arial"/>
          <w:b/>
          <w:color w:val="000000"/>
        </w:rPr>
      </w:pPr>
    </w:p>
    <w:p w14:paraId="544E42F3" w14:textId="77777777" w:rsidR="00EE4AEB" w:rsidRDefault="00EE4AEB" w:rsidP="00EE4AE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596B47EE" w14:textId="77777777" w:rsidR="00EE4AEB" w:rsidRDefault="00EE4AEB" w:rsidP="00EE4AEB">
      <w:pPr>
        <w:rPr>
          <w:rFonts w:ascii="Courier New" w:hAnsi="Courier New" w:cs="Courier New"/>
          <w:color w:val="000000"/>
          <w:sz w:val="22"/>
        </w:rPr>
      </w:pPr>
    </w:p>
    <w:p w14:paraId="03B365A2" w14:textId="77777777" w:rsidR="00EE4AEB" w:rsidRDefault="00EE4AEB" w:rsidP="00EE4AE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0330 Сера диоксид (Ангидрид сернистый, Сернистый газ, Сера (IV) оксид) (516)</w:t>
      </w:r>
    </w:p>
    <w:p w14:paraId="144EA81C" w14:textId="77777777" w:rsidR="00EE4AEB" w:rsidRDefault="00EE4AEB" w:rsidP="00EE4AEB">
      <w:pPr>
        <w:rPr>
          <w:b/>
          <w:i/>
          <w:color w:val="000000"/>
          <w:u w:val="single"/>
        </w:rPr>
      </w:pPr>
    </w:p>
    <w:p w14:paraId="2893ECC0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</w:t>
      </w:r>
      <w:proofErr w:type="gramStart"/>
      <w:r>
        <w:rPr>
          <w:rFonts w:ascii="Courier New" w:hAnsi="Courier New" w:cs="Courier New"/>
          <w:color w:val="000000"/>
          <w:sz w:val="22"/>
        </w:rPr>
        <w:t>топлива(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п. 2.2), </w:t>
      </w:r>
      <w:r>
        <w:rPr>
          <w:b/>
          <w:i/>
          <w:color w:val="000000"/>
          <w:sz w:val="22"/>
        </w:rPr>
        <w:t xml:space="preserve">NSO2 = </w:t>
      </w:r>
      <w:r>
        <w:rPr>
          <w:rFonts w:ascii="Arial" w:hAnsi="Arial" w:cs="Arial"/>
          <w:b/>
          <w:color w:val="000000"/>
        </w:rPr>
        <w:t>0</w:t>
      </w:r>
    </w:p>
    <w:p w14:paraId="4DEE4C87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H2S = </w:t>
      </w:r>
      <w:r>
        <w:rPr>
          <w:rFonts w:ascii="Arial" w:hAnsi="Arial" w:cs="Arial"/>
          <w:b/>
          <w:color w:val="000000"/>
        </w:rPr>
        <w:t>0.0001</w:t>
      </w:r>
    </w:p>
    <w:p w14:paraId="49FABB86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0.02 · BT · SR · (1-NSO2) + 0.0188 · H2S · BT = </w:t>
      </w:r>
      <w:r>
        <w:rPr>
          <w:b/>
          <w:color w:val="000000"/>
        </w:rPr>
        <w:t xml:space="preserve">0.02 · 882 · 0.001 · (1-0) + 0.0188 · 0.0001 · 882 = </w:t>
      </w:r>
      <w:r>
        <w:rPr>
          <w:rFonts w:ascii="Arial" w:hAnsi="Arial" w:cs="Arial"/>
          <w:b/>
          <w:color w:val="000000"/>
        </w:rPr>
        <w:t>0.0193</w:t>
      </w:r>
    </w:p>
    <w:p w14:paraId="32F8CD69" w14:textId="77777777" w:rsidR="00EE4AEB" w:rsidRDefault="00EE4AEB" w:rsidP="00EE4AE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0.02 · BG · S1R · (1-NSO2) + 0.0188 · H2S · BG = </w:t>
      </w:r>
      <w:r>
        <w:rPr>
          <w:b/>
          <w:color w:val="000000"/>
        </w:rPr>
        <w:t xml:space="preserve">0.02 · 41.67 · 0.001 · (1-0) + 0.0188 · 0.0001 · 41.67 = </w:t>
      </w:r>
      <w:r>
        <w:rPr>
          <w:rFonts w:ascii="Arial" w:hAnsi="Arial" w:cs="Arial"/>
          <w:b/>
          <w:color w:val="000000"/>
        </w:rPr>
        <w:t>0.000912</w:t>
      </w:r>
    </w:p>
    <w:p w14:paraId="0DED04CC" w14:textId="77777777" w:rsidR="00EE4AEB" w:rsidRDefault="00EE4AEB" w:rsidP="00EE4AEB">
      <w:pPr>
        <w:rPr>
          <w:rFonts w:ascii="Arial" w:hAnsi="Arial" w:cs="Arial"/>
          <w:b/>
          <w:color w:val="000000"/>
        </w:rPr>
      </w:pPr>
    </w:p>
    <w:tbl>
      <w:tblPr>
        <w:tblW w:w="5991" w:type="pct"/>
        <w:tblLook w:val="04A0" w:firstRow="1" w:lastRow="0" w:firstColumn="1" w:lastColumn="0" w:noHBand="0" w:noVBand="1"/>
      </w:tblPr>
      <w:tblGrid>
        <w:gridCol w:w="3269"/>
        <w:gridCol w:w="438"/>
        <w:gridCol w:w="440"/>
        <w:gridCol w:w="1144"/>
        <w:gridCol w:w="787"/>
        <w:gridCol w:w="2533"/>
        <w:gridCol w:w="994"/>
        <w:gridCol w:w="1324"/>
        <w:gridCol w:w="279"/>
      </w:tblGrid>
      <w:tr w:rsidR="00EE4AEB" w:rsidRPr="00EE4AEB" w14:paraId="1FAE4E8A" w14:textId="77777777" w:rsidTr="00E726F7">
        <w:trPr>
          <w:trHeight w:val="300"/>
        </w:trPr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BCCE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Вид топлива: Газ нефтепромысловый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1B9A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CAF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2843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590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C29D9" w14:textId="77777777" w:rsidR="00EE4AEB" w:rsidRPr="00EE4AEB" w:rsidRDefault="00EE4AEB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EE4AEB" w:rsidRPr="00EE4AEB" w14:paraId="2D406F1B" w14:textId="77777777" w:rsidTr="00E726F7">
        <w:trPr>
          <w:trHeight w:val="300"/>
        </w:trPr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BC67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Общее количество топок, 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N =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A512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5B83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7E5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A47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8DAD8" w14:textId="77777777" w:rsidR="00EE4AEB" w:rsidRPr="00EE4AEB" w:rsidRDefault="00EE4AEB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EE4AEB" w:rsidRPr="00EE4AEB" w14:paraId="7A531E26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2219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Количество одновременно работающих топок, 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N1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D0E7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141F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8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6B9CE" w14:textId="77777777" w:rsidR="00EE4AEB" w:rsidRPr="00EE4AEB" w:rsidRDefault="00EE4AEB">
            <w:pPr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</w:tr>
      <w:tr w:rsidR="00EE4AEB" w:rsidRPr="00EE4AEB" w14:paraId="78C3DC0F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A3FE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Время работы одной топки, час/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_T_ = 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41C9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5880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6ED2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4DF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4219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CF4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3D2DCF0E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1793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расход топлива одной топкой, кг/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B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1A13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144,65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232B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016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FC5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49774F77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1511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Массовая доля жидкого топлива, в долях 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единицы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BB = </w:t>
            </w:r>
            <w:r w:rsidRPr="00EE4AEB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0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03DD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73B8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A39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562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52E5E463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69B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510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07D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361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395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EC94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24A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B4C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E50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3BC31FEB" w14:textId="77777777" w:rsidTr="00E726F7">
        <w:trPr>
          <w:trHeight w:val="300"/>
        </w:trPr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7A70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0337 Углерод оксид (594)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F7AC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6B4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2954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A2C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976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A740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A102E43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445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08B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D87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4A5A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6E8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2AD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200C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8C2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FD4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0B1DB061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6D2E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(5.2a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M = 1.5 * B * 10 ^ -3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860C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0,2170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2DB0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7CA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B41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3650D7CD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25AD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N * M * _T_ * 10 ^ -3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6064E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1,276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E1D7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A03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3C4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971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0486A843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AA04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N1 * M / 3.6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2D6D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0,06027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7D80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553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F8C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38478FA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CE3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A61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7EB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776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1EA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D90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3AF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8DF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0E3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774750A5" w14:textId="77777777" w:rsidTr="00E726F7">
        <w:trPr>
          <w:trHeight w:val="300"/>
        </w:trPr>
        <w:tc>
          <w:tcPr>
            <w:tcW w:w="1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C165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0410 Метан (734*)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30D6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F3FD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A4A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6A5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827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BFD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769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F1533CB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BE1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1F41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DBC4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797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67E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E00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82C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ED2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F21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B919CEC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F1FA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(5.2б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M = 1.5 * B * 10 ^ -3 = 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C7C7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0,2170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13D5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937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1CB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1B2E50D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F5C8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N * M * _T_ * 10 ^ -3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D0CD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1,276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0577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7A8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5B6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F19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7AFD3B60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DEFE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N1 * M / 3.6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83BF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0,06027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2F8D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7DCC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CE29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341D9A1F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DC7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A91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811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55F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6DB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244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A77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F9A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EE2B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29CEE11A" w14:textId="77777777" w:rsidTr="00E726F7">
        <w:trPr>
          <w:trHeight w:val="300"/>
        </w:trPr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74D8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Расчет выбросов окислов азота: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7DA7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3AD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6B3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2B8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932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8F4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2969992E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6669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Энергетический эквивалент топлива(табл.5.1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E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73F4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1,5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3F1E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414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49C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7A1D324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3D4C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Число форсунок на одну топку, 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шт.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NN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604D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D660F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F92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2633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3B5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E72D8D8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ECCF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Теплопроизводительность одной топки, Гкал/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GK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AE25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0,63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9F54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23E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ED65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5E6D6AEC" w14:textId="77777777" w:rsidTr="00E726F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CAAF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Расчетная теплопроизводительность одной форсунки, МДж/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час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QP = GK * 4.1868 * 10 ^ 3 / NN = </w:t>
            </w:r>
            <w:r w:rsidR="00E726F7" w:rsidRPr="00E726F7">
              <w:rPr>
                <w:b/>
                <w:bCs/>
                <w:i/>
                <w:iCs/>
                <w:color w:val="000000"/>
                <w:sz w:val="18"/>
                <w:szCs w:val="20"/>
              </w:rPr>
              <w:t>2637,7</w:t>
            </w:r>
          </w:p>
        </w:tc>
      </w:tr>
      <w:tr w:rsidR="00EE4AEB" w:rsidRPr="00EE4AEB" w14:paraId="4B0AE93C" w14:textId="77777777" w:rsidTr="00E726F7">
        <w:trPr>
          <w:trHeight w:val="300"/>
        </w:trPr>
        <w:tc>
          <w:tcPr>
            <w:tcW w:w="37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C74A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где 4.1868*10^3 - переводной коэффициент из Гкал/час в МДж/час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1669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7A4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089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4650A43E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8A1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9B39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345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270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FDF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2FC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6B3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DDD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730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CABFBFC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AA21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Фактическая средняя теплопроизводительность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07207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5FA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F6E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658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046E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FB3B582" w14:textId="77777777" w:rsidTr="00E726F7">
        <w:trPr>
          <w:trHeight w:val="300"/>
        </w:trPr>
        <w:tc>
          <w:tcPr>
            <w:tcW w:w="37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A8A6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одной форсунки (МДж/ч) (по ф-</w:t>
            </w:r>
            <w:proofErr w:type="spell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ле</w:t>
            </w:r>
            <w:proofErr w:type="spell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на с. 105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QF = 29.4 * E * B / NN =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A153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6378,8445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CFC2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20D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8543A73" w14:textId="77777777" w:rsidTr="00E726F7">
        <w:trPr>
          <w:trHeight w:val="300"/>
        </w:trPr>
        <w:tc>
          <w:tcPr>
            <w:tcW w:w="37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3649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Коэффициент избытка воздуха в уходящих дымовых 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газах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A =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6450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2A14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130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360A72E" w14:textId="77777777" w:rsidTr="00E726F7">
        <w:trPr>
          <w:trHeight w:val="300"/>
        </w:trPr>
        <w:tc>
          <w:tcPr>
            <w:tcW w:w="419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7E1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Отношение </w:t>
            </w:r>
            <w:proofErr w:type="spell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Vсг</w:t>
            </w:r>
            <w:proofErr w:type="spell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/</w:t>
            </w:r>
            <w:proofErr w:type="spell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Vг</w:t>
            </w:r>
            <w:proofErr w:type="spell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при заданном </w:t>
            </w:r>
            <w:proofErr w:type="spell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</w:t>
            </w:r>
            <w:proofErr w:type="spell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. избытка воздуха (табл.5.1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V =</w:t>
            </w:r>
            <w:r w:rsidR="00E726F7" w:rsidRPr="00E726F7">
              <w:rPr>
                <w:b/>
                <w:bCs/>
                <w:i/>
                <w:iCs/>
                <w:color w:val="000000"/>
                <w:sz w:val="18"/>
                <w:szCs w:val="20"/>
              </w:rPr>
              <w:t>0,83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053A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70E4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</w:tr>
      <w:tr w:rsidR="00EE4AEB" w:rsidRPr="00EE4AEB" w14:paraId="6F7EF671" w14:textId="77777777" w:rsidTr="00E726F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6D13" w14:textId="77777777" w:rsidR="00E726F7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Концентрация оксидов азота, кг/м3 (5.6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CNOX = 1.073 * (180 + 60 * BB) * QF / QP * A ^ 0.5 * V * 10 ^ -6 =</w:t>
            </w:r>
          </w:p>
          <w:p w14:paraId="5B3731D1" w14:textId="77777777" w:rsidR="00EE4AEB" w:rsidRPr="00EE4AEB" w:rsidRDefault="00E726F7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726F7">
              <w:rPr>
                <w:b/>
                <w:bCs/>
                <w:i/>
                <w:iCs/>
                <w:color w:val="000000"/>
                <w:sz w:val="18"/>
                <w:szCs w:val="20"/>
              </w:rPr>
              <w:t>0,000388</w:t>
            </w:r>
          </w:p>
        </w:tc>
      </w:tr>
      <w:tr w:rsidR="00EE4AEB" w:rsidRPr="00EE4AEB" w14:paraId="5B00D273" w14:textId="77777777" w:rsidTr="00E726F7">
        <w:trPr>
          <w:trHeight w:val="300"/>
        </w:trPr>
        <w:tc>
          <w:tcPr>
            <w:tcW w:w="37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2CE2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Объем продуктов сгорания, м3/ч (5.4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VR = 7.84 * A * B * E = 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3C03B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1701,0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6117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780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55AEAD2A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6762B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Объем продуктов сгорания, м3/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c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_VO_ = VR / 3600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3B25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705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0,473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D6B8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2AC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2D1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FFC62FC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193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67F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3FE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237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5BB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2A4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E09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429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9CF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315E87F6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1A51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Количество выбросов, кг/час (5.3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)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M = VR * CNOX = 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454D2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0,6594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A307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19D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F05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6601510" w14:textId="77777777" w:rsidTr="00E726F7">
        <w:trPr>
          <w:trHeight w:val="300"/>
        </w:trPr>
        <w:tc>
          <w:tcPr>
            <w:tcW w:w="37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A4FD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 окислов азота, т/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M1 = N * M * _T_ * 10 ^ -3 =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2F5D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3,878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D821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3F8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7D8A8908" w14:textId="77777777" w:rsidTr="00E726F7">
        <w:trPr>
          <w:trHeight w:val="300"/>
        </w:trPr>
        <w:tc>
          <w:tcPr>
            <w:tcW w:w="379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4BE8E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 окислов азота, г/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G1 = N1 * M / 3.6 = 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532F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0,1832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06D1" w14:textId="77777777" w:rsidR="00EE4AEB" w:rsidRPr="00EE4AEB" w:rsidRDefault="00EE4AE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6A7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299F6229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F96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F9A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0F0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479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6ED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A85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DC59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78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706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71E6140D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7597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lastRenderedPageBreak/>
              <w:t>Коэффициент трансформации для NO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2 ,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KNO2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12A0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0,8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45C3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282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143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B7C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0B6DC00D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3C19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Коэффициент трансформации для 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NO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KNO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4AD8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0,13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306A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143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8DA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E2F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F67C677" w14:textId="77777777" w:rsidTr="00E726F7">
        <w:trPr>
          <w:trHeight w:val="300"/>
        </w:trPr>
        <w:tc>
          <w:tcPr>
            <w:tcW w:w="419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6D8B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Коэффициенты приняты на уровне максимально установленной трансформации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3786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FB3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4927AC2B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B57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A32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E25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C8D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C4C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F1B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BCBA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D5E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CBE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2DFC81A2" w14:textId="77777777" w:rsidTr="00E726F7">
        <w:trPr>
          <w:trHeight w:val="300"/>
        </w:trPr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D77F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0301 Азота (IV) диоксид (4)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EFDD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CB2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5C4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FA90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3333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03D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6CC444E5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DE5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0B708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838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5834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FAF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8F0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BDD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5ABF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C17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0DD9C596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0984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KNO2 * M1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DE67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3,102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9E8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4D8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3ED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B452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3D340879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D718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_G_ = KNO2 * G1 =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981F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0,14654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C663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97BD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1E3F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44DEEC67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5E03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6E0F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294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04E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DA6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873E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4FF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3C59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141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066E61D2" w14:textId="77777777" w:rsidTr="00E726F7">
        <w:trPr>
          <w:trHeight w:val="300"/>
        </w:trPr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FA8B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  <w:t>Примесь: 0304 Азот (II) оксид (6)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7924" w14:textId="77777777" w:rsidR="00EE4AEB" w:rsidRPr="00EE4AEB" w:rsidRDefault="00EE4AEB">
            <w:pPr>
              <w:rPr>
                <w:b/>
                <w:bCs/>
                <w:i/>
                <w:iCs/>
                <w:color w:val="000000"/>
                <w:sz w:val="18"/>
                <w:szCs w:val="20"/>
                <w:u w:val="single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3415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18E6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D9D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EB7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D59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16D223B7" w14:textId="77777777" w:rsidTr="00E726F7">
        <w:trPr>
          <w:trHeight w:val="300"/>
        </w:trPr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65D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DDEA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6107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B2FA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0A310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850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9D83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6C01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42CB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59076764" w14:textId="77777777" w:rsidTr="00E726F7">
        <w:trPr>
          <w:trHeight w:val="300"/>
        </w:trPr>
        <w:tc>
          <w:tcPr>
            <w:tcW w:w="22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DF47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Валовый выброс, т/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год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>_M_ = KNO * M1 =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5853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0,5041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1E1A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69CE5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C1AC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E46F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  <w:tr w:rsidR="00EE4AEB" w:rsidRPr="00EE4AEB" w14:paraId="4004EF23" w14:textId="77777777" w:rsidTr="00E726F7">
        <w:trPr>
          <w:trHeight w:val="300"/>
        </w:trPr>
        <w:tc>
          <w:tcPr>
            <w:tcW w:w="25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44EB" w14:textId="77777777" w:rsidR="00EE4AEB" w:rsidRPr="00EE4AEB" w:rsidRDefault="00EE4AEB">
            <w:pPr>
              <w:rPr>
                <w:rFonts w:ascii="Courier New" w:hAnsi="Courier New" w:cs="Courier New"/>
                <w:color w:val="000000"/>
                <w:sz w:val="18"/>
                <w:szCs w:val="20"/>
              </w:rPr>
            </w:pPr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Максимальный из разовых выброс, г/</w:t>
            </w:r>
            <w:proofErr w:type="gramStart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>с ,</w:t>
            </w:r>
            <w:proofErr w:type="gramEnd"/>
            <w:r w:rsidRPr="00EE4AEB">
              <w:rPr>
                <w:rFonts w:ascii="Courier New" w:hAnsi="Courier New" w:cs="Courier New"/>
                <w:color w:val="000000"/>
                <w:sz w:val="18"/>
                <w:szCs w:val="20"/>
              </w:rPr>
              <w:t xml:space="preserve"> </w:t>
            </w:r>
            <w:r w:rsidRPr="00EE4AEB">
              <w:rPr>
                <w:b/>
                <w:bCs/>
                <w:i/>
                <w:iCs/>
                <w:color w:val="000000"/>
                <w:sz w:val="18"/>
                <w:szCs w:val="20"/>
              </w:rPr>
              <w:t xml:space="preserve">_G_ = KNO * G1 = 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99D3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  <w:r w:rsidRPr="00EE4AEB"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  <w:t>0,023813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252B" w14:textId="77777777" w:rsidR="00EE4AEB" w:rsidRPr="00EE4AEB" w:rsidRDefault="00EE4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C394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E042" w14:textId="77777777" w:rsidR="00EE4AEB" w:rsidRPr="00EE4AEB" w:rsidRDefault="00EE4AEB">
            <w:pPr>
              <w:rPr>
                <w:sz w:val="18"/>
                <w:szCs w:val="20"/>
              </w:rPr>
            </w:pPr>
          </w:p>
        </w:tc>
      </w:tr>
    </w:tbl>
    <w:p w14:paraId="1856DD2C" w14:textId="77777777" w:rsidR="00EE4AEB" w:rsidRDefault="00EE4AEB" w:rsidP="00EE4AEB">
      <w:pPr>
        <w:rPr>
          <w:rFonts w:ascii="Arial" w:hAnsi="Arial" w:cs="Arial"/>
          <w:b/>
          <w:color w:val="000000"/>
        </w:rPr>
      </w:pPr>
    </w:p>
    <w:p w14:paraId="576F9C8D" w14:textId="77777777" w:rsidR="00EE4AEB" w:rsidRDefault="00EE4AEB" w:rsidP="00EE4AEB">
      <w:pPr>
        <w:rPr>
          <w:rFonts w:ascii="Arial" w:hAnsi="Arial" w:cs="Arial"/>
          <w:b/>
          <w:color w:val="000000"/>
        </w:rPr>
      </w:pPr>
    </w:p>
    <w:p w14:paraId="6FD5B692" w14:textId="77777777" w:rsidR="00EE4AEB" w:rsidRDefault="00EE4AEB" w:rsidP="00EE4AE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496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"/>
        <w:gridCol w:w="24"/>
        <w:gridCol w:w="4660"/>
        <w:gridCol w:w="1947"/>
        <w:gridCol w:w="1984"/>
      </w:tblGrid>
      <w:tr w:rsidR="00E726F7" w14:paraId="65FA3E0B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7B6" w14:textId="77777777" w:rsidR="00E726F7" w:rsidRPr="008302A5" w:rsidRDefault="00E726F7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27E2" w14:textId="77777777" w:rsidR="00E726F7" w:rsidRPr="008302A5" w:rsidRDefault="00E726F7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B8D6" w14:textId="77777777" w:rsidR="00E726F7" w:rsidRPr="008302A5" w:rsidRDefault="00E726F7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91E8" w14:textId="77777777" w:rsidR="00E726F7" w:rsidRPr="008302A5" w:rsidRDefault="00E726F7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726F7" w14:paraId="67F5816D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1C80" w14:textId="77777777" w:rsidR="00E726F7" w:rsidRPr="008302A5" w:rsidRDefault="00E726F7" w:rsidP="00E726F7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0301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3D42" w14:textId="77777777" w:rsidR="00E726F7" w:rsidRPr="008302A5" w:rsidRDefault="00E726F7" w:rsidP="00E726F7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7CFE3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1465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F192C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102</w:t>
            </w:r>
          </w:p>
        </w:tc>
      </w:tr>
      <w:tr w:rsidR="00E726F7" w14:paraId="4453E915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27A3" w14:textId="77777777" w:rsidR="00E726F7" w:rsidRPr="008302A5" w:rsidRDefault="00E726F7" w:rsidP="00E726F7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0304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6769" w14:textId="77777777" w:rsidR="00E726F7" w:rsidRPr="008302A5" w:rsidRDefault="00E726F7" w:rsidP="00E726F7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0271F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023813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9B364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504</w:t>
            </w:r>
          </w:p>
        </w:tc>
      </w:tr>
      <w:tr w:rsidR="00E726F7" w14:paraId="786A86AC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97E1" w14:textId="77777777" w:rsidR="00E726F7" w:rsidRPr="008302A5" w:rsidRDefault="00E726F7" w:rsidP="00E726F7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0337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76FE" w14:textId="77777777" w:rsidR="00E726F7" w:rsidRPr="008302A5" w:rsidRDefault="00E726F7" w:rsidP="00E726F7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DC976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06027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68FE2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276</w:t>
            </w:r>
          </w:p>
        </w:tc>
      </w:tr>
      <w:tr w:rsidR="00E726F7" w14:paraId="33B553E2" w14:textId="77777777" w:rsidTr="001A59F1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6FD1" w14:textId="77777777" w:rsidR="00E726F7" w:rsidRDefault="00E726F7" w:rsidP="00E726F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7E2A" w14:textId="77777777" w:rsidR="00E726F7" w:rsidRPr="006420CD" w:rsidRDefault="00E726F7" w:rsidP="00E726F7">
            <w:pPr>
              <w:rPr>
                <w:color w:val="000000"/>
                <w:sz w:val="22"/>
                <w:highlight w:val="yellow"/>
              </w:rPr>
            </w:pPr>
            <w:r w:rsidRPr="00EC0138">
              <w:rPr>
                <w:color w:val="000000"/>
                <w:sz w:val="22"/>
              </w:rPr>
              <w:t>Метан (727*)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FF7E8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06027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679A4" w14:textId="77777777" w:rsidR="00E726F7" w:rsidRPr="00E726F7" w:rsidRDefault="00E726F7" w:rsidP="00E726F7">
            <w:pPr>
              <w:jc w:val="right"/>
              <w:rPr>
                <w:color w:val="000000"/>
                <w:sz w:val="22"/>
              </w:rPr>
            </w:pPr>
            <w:r w:rsidRPr="00E726F7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.</w:t>
            </w:r>
            <w:r w:rsidRPr="00E726F7">
              <w:rPr>
                <w:color w:val="000000"/>
                <w:sz w:val="22"/>
              </w:rPr>
              <w:t>276</w:t>
            </w:r>
          </w:p>
        </w:tc>
      </w:tr>
      <w:tr w:rsidR="00E726F7" w14:paraId="22C9F237" w14:textId="77777777" w:rsidTr="001A59F1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DA2" w14:textId="77777777" w:rsidR="00E726F7" w:rsidRPr="00813A11" w:rsidRDefault="00E726F7" w:rsidP="00E726F7">
            <w:pPr>
              <w:rPr>
                <w:color w:val="000000"/>
                <w:sz w:val="22"/>
              </w:rPr>
            </w:pPr>
            <w:r w:rsidRPr="00813A11">
              <w:rPr>
                <w:color w:val="000000"/>
                <w:sz w:val="22"/>
              </w:rPr>
              <w:t>0330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9319" w14:textId="77777777" w:rsidR="00E726F7" w:rsidRPr="00EC0138" w:rsidRDefault="00E726F7" w:rsidP="00E726F7">
            <w:pPr>
              <w:rPr>
                <w:color w:val="000000"/>
                <w:sz w:val="22"/>
              </w:rPr>
            </w:pPr>
            <w:r w:rsidRPr="00EC013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85B" w14:textId="77777777" w:rsidR="00E726F7" w:rsidRDefault="00E726F7" w:rsidP="00E726F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0.000912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7F78" w14:textId="77777777" w:rsidR="00E726F7" w:rsidRDefault="00E726F7" w:rsidP="00E726F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0.0193</w:t>
            </w:r>
          </w:p>
        </w:tc>
      </w:tr>
    </w:tbl>
    <w:p w14:paraId="385DF6BB" w14:textId="77777777" w:rsidR="00E726F7" w:rsidRDefault="00E726F7" w:rsidP="00EE4AEB">
      <w:pPr>
        <w:rPr>
          <w:rFonts w:ascii="Courier New" w:hAnsi="Courier New" w:cs="Courier New"/>
          <w:color w:val="000000"/>
          <w:sz w:val="22"/>
        </w:rPr>
      </w:pPr>
    </w:p>
    <w:p w14:paraId="07CF3A1B" w14:textId="77777777" w:rsidR="00E726F7" w:rsidRDefault="00E726F7" w:rsidP="00EE4AEB">
      <w:pPr>
        <w:rPr>
          <w:rFonts w:ascii="Courier New" w:hAnsi="Courier New" w:cs="Courier New"/>
          <w:color w:val="000000"/>
          <w:sz w:val="22"/>
        </w:rPr>
      </w:pPr>
    </w:p>
    <w:p w14:paraId="33F4CCF1" w14:textId="77777777" w:rsidR="0074693A" w:rsidRPr="008302A5" w:rsidRDefault="0074693A" w:rsidP="0074693A">
      <w:pPr>
        <w:rPr>
          <w:rFonts w:ascii="Courier New" w:hAnsi="Courier New" w:cs="Courier New"/>
          <w:color w:val="000000"/>
          <w:sz w:val="22"/>
        </w:rPr>
      </w:pPr>
    </w:p>
    <w:p w14:paraId="5166F6B1" w14:textId="77777777" w:rsidR="0074693A" w:rsidRPr="00CC25B6" w:rsidRDefault="0074693A" w:rsidP="0074693A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загрязнения: 011</w:t>
      </w:r>
      <w:r>
        <w:rPr>
          <w:rFonts w:ascii="Courier New" w:hAnsi="Courier New" w:cs="Courier New"/>
          <w:b/>
          <w:color w:val="000000"/>
          <w:sz w:val="22"/>
        </w:rPr>
        <w:t>7</w:t>
      </w:r>
      <w:r w:rsidRPr="00CC25B6">
        <w:rPr>
          <w:rFonts w:ascii="Courier New" w:hAnsi="Courier New" w:cs="Courier New"/>
          <w:b/>
          <w:color w:val="000000"/>
          <w:sz w:val="22"/>
        </w:rPr>
        <w:t>, Дымовая труба</w:t>
      </w:r>
    </w:p>
    <w:p w14:paraId="7612C687" w14:textId="77777777" w:rsidR="0074693A" w:rsidRPr="00CC25B6" w:rsidRDefault="0074693A" w:rsidP="0074693A">
      <w:pPr>
        <w:rPr>
          <w:rFonts w:ascii="Courier New" w:hAnsi="Courier New" w:cs="Courier New"/>
          <w:b/>
          <w:color w:val="000000"/>
          <w:sz w:val="22"/>
        </w:rPr>
      </w:pPr>
      <w:r w:rsidRPr="00CC25B6">
        <w:rPr>
          <w:rFonts w:ascii="Courier New" w:hAnsi="Courier New" w:cs="Courier New"/>
          <w:b/>
          <w:color w:val="000000"/>
          <w:sz w:val="22"/>
        </w:rPr>
        <w:t>Источник выделения: 011</w:t>
      </w:r>
      <w:r>
        <w:rPr>
          <w:rFonts w:ascii="Courier New" w:hAnsi="Courier New" w:cs="Courier New"/>
          <w:b/>
          <w:color w:val="000000"/>
          <w:sz w:val="22"/>
        </w:rPr>
        <w:t>7</w:t>
      </w:r>
      <w:r w:rsidRPr="00CC25B6">
        <w:rPr>
          <w:rFonts w:ascii="Courier New" w:hAnsi="Courier New" w:cs="Courier New"/>
          <w:b/>
          <w:color w:val="000000"/>
          <w:sz w:val="22"/>
        </w:rPr>
        <w:t xml:space="preserve"> 01, </w:t>
      </w:r>
      <w:proofErr w:type="spellStart"/>
      <w:r w:rsidRPr="00357006">
        <w:rPr>
          <w:rFonts w:ascii="Courier New" w:hAnsi="Courier New" w:cs="Courier New"/>
          <w:b/>
          <w:color w:val="000000"/>
          <w:sz w:val="22"/>
        </w:rPr>
        <w:t>Olympia</w:t>
      </w:r>
      <w:proofErr w:type="spellEnd"/>
      <w:r w:rsidRPr="00357006">
        <w:rPr>
          <w:rFonts w:ascii="Courier New" w:hAnsi="Courier New" w:cs="Courier New"/>
          <w:b/>
          <w:color w:val="000000"/>
          <w:sz w:val="22"/>
        </w:rPr>
        <w:t xml:space="preserve"> LTG -</w:t>
      </w:r>
      <w:r>
        <w:rPr>
          <w:rFonts w:ascii="Courier New" w:hAnsi="Courier New" w:cs="Courier New"/>
          <w:b/>
          <w:color w:val="000000"/>
          <w:sz w:val="22"/>
        </w:rPr>
        <w:t>2</w:t>
      </w:r>
      <w:r w:rsidRPr="00357006">
        <w:rPr>
          <w:rFonts w:ascii="Courier New" w:hAnsi="Courier New" w:cs="Courier New"/>
          <w:b/>
          <w:color w:val="000000"/>
          <w:sz w:val="22"/>
        </w:rPr>
        <w:t>00</w:t>
      </w:r>
    </w:p>
    <w:p w14:paraId="49572E44" w14:textId="77777777" w:rsidR="0074693A" w:rsidRDefault="0074693A" w:rsidP="0074693A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Список литературы: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3096BF0B" w14:textId="77777777" w:rsidR="0074693A" w:rsidRDefault="0074693A" w:rsidP="0074693A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"Сборник методик по расчету выбросов вредных в атмосферу</w:t>
      </w:r>
      <w:r>
        <w:rPr>
          <w:rFonts w:ascii="Courier New" w:hAnsi="Courier New" w:cs="Courier New"/>
          <w:sz w:val="22"/>
          <w:szCs w:val="22"/>
        </w:rPr>
        <w:tab/>
        <w:t xml:space="preserve"> различными производствами". Алматы, </w:t>
      </w:r>
      <w:proofErr w:type="spellStart"/>
      <w:r>
        <w:rPr>
          <w:rFonts w:ascii="Courier New" w:hAnsi="Courier New" w:cs="Courier New"/>
          <w:sz w:val="22"/>
          <w:szCs w:val="22"/>
        </w:rPr>
        <w:t>КазЭКОЭКСП</w:t>
      </w:r>
      <w:proofErr w:type="spellEnd"/>
      <w:r>
        <w:rPr>
          <w:rFonts w:ascii="Courier New" w:hAnsi="Courier New" w:cs="Courier New"/>
          <w:sz w:val="22"/>
          <w:szCs w:val="22"/>
        </w:rPr>
        <w:t>, 1996 г.</w:t>
      </w:r>
      <w:r>
        <w:rPr>
          <w:rFonts w:ascii="Courier New" w:hAnsi="Courier New" w:cs="Courier New"/>
          <w:b/>
          <w:i/>
          <w:sz w:val="22"/>
          <w:szCs w:val="22"/>
        </w:rPr>
        <w:tab/>
      </w:r>
    </w:p>
    <w:p w14:paraId="222BE8C2" w14:textId="77777777" w:rsidR="0074693A" w:rsidRDefault="0074693A" w:rsidP="0074693A">
      <w:pPr>
        <w:rPr>
          <w:b/>
          <w:i/>
          <w:color w:val="000000"/>
          <w:sz w:val="22"/>
        </w:rPr>
      </w:pPr>
      <w:r>
        <w:rPr>
          <w:rFonts w:ascii="Courier New" w:hAnsi="Courier New" w:cs="Courier New"/>
          <w:sz w:val="22"/>
          <w:szCs w:val="22"/>
        </w:rPr>
        <w:t>п.5.1.1. Расчет выбросов вредных веществ при сжигании топлива в трубчатых печах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14:paraId="098D1333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Вид топлива,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Газ (природный)</w:t>
      </w:r>
    </w:p>
    <w:p w14:paraId="04265243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тыс.м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3/год, </w:t>
      </w:r>
      <w:r>
        <w:rPr>
          <w:b/>
          <w:i/>
          <w:color w:val="000000"/>
          <w:sz w:val="22"/>
        </w:rPr>
        <w:t xml:space="preserve">BT = </w:t>
      </w:r>
      <w:r>
        <w:rPr>
          <w:rFonts w:ascii="Arial" w:hAnsi="Arial" w:cs="Arial"/>
          <w:b/>
          <w:color w:val="000000"/>
        </w:rPr>
        <w:t>1470</w:t>
      </w:r>
    </w:p>
    <w:p w14:paraId="4D2E99CC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топлива, л/с, </w:t>
      </w:r>
      <w:r>
        <w:rPr>
          <w:b/>
          <w:i/>
          <w:color w:val="000000"/>
          <w:sz w:val="22"/>
        </w:rPr>
        <w:t xml:space="preserve">BG = </w:t>
      </w:r>
      <w:r>
        <w:rPr>
          <w:rFonts w:ascii="Arial" w:hAnsi="Arial" w:cs="Arial"/>
          <w:b/>
          <w:color w:val="000000"/>
        </w:rPr>
        <w:t>69.44</w:t>
      </w:r>
    </w:p>
    <w:p w14:paraId="0FCF0F90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Месторождение, </w:t>
      </w:r>
      <w:r>
        <w:rPr>
          <w:b/>
          <w:i/>
          <w:color w:val="000000"/>
          <w:sz w:val="22"/>
        </w:rPr>
        <w:t xml:space="preserve">M = </w:t>
      </w:r>
      <w:proofErr w:type="spellStart"/>
      <w:r>
        <w:rPr>
          <w:rFonts w:ascii="Arial" w:hAnsi="Arial" w:cs="Arial"/>
          <w:b/>
          <w:color w:val="000000"/>
        </w:rPr>
        <w:t>Жанажол</w:t>
      </w:r>
      <w:proofErr w:type="spellEnd"/>
    </w:p>
    <w:p w14:paraId="1594C2BC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ккал/м3(прил. 2.1), </w:t>
      </w:r>
      <w:r>
        <w:rPr>
          <w:b/>
          <w:i/>
          <w:color w:val="000000"/>
          <w:sz w:val="22"/>
        </w:rPr>
        <w:t xml:space="preserve">QR = </w:t>
      </w:r>
      <w:r>
        <w:rPr>
          <w:rFonts w:ascii="Arial" w:hAnsi="Arial" w:cs="Arial"/>
          <w:b/>
          <w:color w:val="000000"/>
        </w:rPr>
        <w:t>9029</w:t>
      </w:r>
    </w:p>
    <w:p w14:paraId="06FF5B5A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Пересчет в МДж, </w:t>
      </w:r>
      <w:r>
        <w:rPr>
          <w:b/>
          <w:i/>
          <w:color w:val="000000"/>
          <w:sz w:val="22"/>
        </w:rPr>
        <w:t xml:space="preserve">QR = </w:t>
      </w:r>
      <w:r>
        <w:rPr>
          <w:b/>
          <w:i/>
          <w:color w:val="000000"/>
        </w:rPr>
        <w:t xml:space="preserve">QR · 0.004187 = </w:t>
      </w:r>
      <w:r>
        <w:rPr>
          <w:b/>
          <w:color w:val="000000"/>
        </w:rPr>
        <w:t xml:space="preserve">9029 · 0.004187 = </w:t>
      </w:r>
      <w:r>
        <w:rPr>
          <w:rFonts w:ascii="Arial" w:hAnsi="Arial" w:cs="Arial"/>
          <w:b/>
          <w:color w:val="000000"/>
        </w:rPr>
        <w:t>37.8</w:t>
      </w:r>
    </w:p>
    <w:p w14:paraId="0D602FE4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Средняя зольность топлива,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AR = </w:t>
      </w:r>
      <w:r>
        <w:rPr>
          <w:rFonts w:ascii="Arial" w:hAnsi="Arial" w:cs="Arial"/>
          <w:b/>
          <w:color w:val="000000"/>
        </w:rPr>
        <w:t>0</w:t>
      </w:r>
    </w:p>
    <w:p w14:paraId="3E19E70A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A1R = </w:t>
      </w:r>
      <w:r>
        <w:rPr>
          <w:rFonts w:ascii="Arial" w:hAnsi="Arial" w:cs="Arial"/>
          <w:b/>
          <w:color w:val="000000"/>
        </w:rPr>
        <w:t>0</w:t>
      </w:r>
    </w:p>
    <w:p w14:paraId="02C140BB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SR = </w:t>
      </w:r>
      <w:r>
        <w:rPr>
          <w:rFonts w:ascii="Arial" w:hAnsi="Arial" w:cs="Arial"/>
          <w:b/>
          <w:color w:val="000000"/>
        </w:rPr>
        <w:t>0.001</w:t>
      </w:r>
    </w:p>
    <w:p w14:paraId="4ADCEE18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</w:t>
      </w:r>
      <w:proofErr w:type="gramStart"/>
      <w:r>
        <w:rPr>
          <w:rFonts w:ascii="Courier New" w:hAnsi="Courier New" w:cs="Courier New"/>
          <w:color w:val="000000"/>
          <w:sz w:val="22"/>
        </w:rPr>
        <w:t>более(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S1R = </w:t>
      </w:r>
      <w:r>
        <w:rPr>
          <w:rFonts w:ascii="Arial" w:hAnsi="Arial" w:cs="Arial"/>
          <w:b/>
          <w:color w:val="000000"/>
        </w:rPr>
        <w:t>0.001</w:t>
      </w:r>
    </w:p>
    <w:p w14:paraId="18A6F65A" w14:textId="77777777" w:rsidR="00D70D68" w:rsidRDefault="00D70D68" w:rsidP="00D70D68">
      <w:pPr>
        <w:rPr>
          <w:rFonts w:ascii="Arial" w:hAnsi="Arial" w:cs="Arial"/>
          <w:b/>
          <w:color w:val="000000"/>
        </w:rPr>
      </w:pPr>
    </w:p>
    <w:p w14:paraId="584586D4" w14:textId="77777777" w:rsidR="00D70D68" w:rsidRDefault="00D70D68" w:rsidP="00D70D6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7E524C54" w14:textId="77777777" w:rsidR="00D70D68" w:rsidRDefault="00D70D68" w:rsidP="00D70D68">
      <w:pPr>
        <w:rPr>
          <w:rFonts w:ascii="Courier New" w:hAnsi="Courier New" w:cs="Courier New"/>
          <w:color w:val="000000"/>
          <w:sz w:val="22"/>
        </w:rPr>
      </w:pPr>
    </w:p>
    <w:p w14:paraId="36472023" w14:textId="77777777" w:rsidR="00D70D68" w:rsidRDefault="00D70D68" w:rsidP="00D70D6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1A8AEA9" w14:textId="77777777" w:rsidR="00D70D68" w:rsidRDefault="00D70D68" w:rsidP="00D70D68">
      <w:pPr>
        <w:rPr>
          <w:b/>
          <w:i/>
          <w:color w:val="000000"/>
          <w:u w:val="single"/>
        </w:rPr>
      </w:pPr>
    </w:p>
    <w:p w14:paraId="1F418255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</w:t>
      </w:r>
      <w:proofErr w:type="gramStart"/>
      <w:r>
        <w:rPr>
          <w:rFonts w:ascii="Courier New" w:hAnsi="Courier New" w:cs="Courier New"/>
          <w:color w:val="000000"/>
          <w:sz w:val="22"/>
        </w:rPr>
        <w:t>топлива(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п. 2.2), </w:t>
      </w:r>
      <w:r>
        <w:rPr>
          <w:b/>
          <w:i/>
          <w:color w:val="000000"/>
          <w:sz w:val="22"/>
        </w:rPr>
        <w:t xml:space="preserve">NSO2 = </w:t>
      </w:r>
      <w:r>
        <w:rPr>
          <w:rFonts w:ascii="Arial" w:hAnsi="Arial" w:cs="Arial"/>
          <w:b/>
          <w:color w:val="000000"/>
        </w:rPr>
        <w:t>0</w:t>
      </w:r>
    </w:p>
    <w:p w14:paraId="2F31B0CD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</w:t>
      </w:r>
      <w:proofErr w:type="gramStart"/>
      <w:r>
        <w:rPr>
          <w:rFonts w:ascii="Courier New" w:hAnsi="Courier New" w:cs="Courier New"/>
          <w:color w:val="000000"/>
          <w:sz w:val="22"/>
        </w:rPr>
        <w:t>%(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2.1), </w:t>
      </w:r>
      <w:r>
        <w:rPr>
          <w:b/>
          <w:i/>
          <w:color w:val="000000"/>
          <w:sz w:val="22"/>
        </w:rPr>
        <w:t xml:space="preserve">H2S = </w:t>
      </w:r>
      <w:r>
        <w:rPr>
          <w:rFonts w:ascii="Arial" w:hAnsi="Arial" w:cs="Arial"/>
          <w:b/>
          <w:color w:val="000000"/>
        </w:rPr>
        <w:t>0.0001</w:t>
      </w:r>
    </w:p>
    <w:p w14:paraId="20586B9C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Выбросы окислов серы, т/год (ф-ла 2.2),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0.02 · BT · SR · (1-NSO2) + 0.0188 · H2S · BT = </w:t>
      </w:r>
      <w:r>
        <w:rPr>
          <w:b/>
          <w:color w:val="000000"/>
        </w:rPr>
        <w:t xml:space="preserve">0.02 · 1470 · 0.001 · (1-0) + 0.0188 · 0.0001 · 1470 = </w:t>
      </w:r>
      <w:r>
        <w:rPr>
          <w:rFonts w:ascii="Arial" w:hAnsi="Arial" w:cs="Arial"/>
          <w:b/>
          <w:color w:val="000000"/>
        </w:rPr>
        <w:t>0.03216</w:t>
      </w:r>
    </w:p>
    <w:p w14:paraId="7B250FEB" w14:textId="77777777" w:rsidR="00D70D68" w:rsidRDefault="00D70D68" w:rsidP="00D70D6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0.02 · BG · S1R · (1-NSO2) + 0.0188 · H2S · BG = </w:t>
      </w:r>
      <w:r>
        <w:rPr>
          <w:b/>
          <w:color w:val="000000"/>
        </w:rPr>
        <w:t xml:space="preserve">0.02 · 69.44 · 0.001 · (1-0) + 0.0188 · 0.0001 · 69.44 = </w:t>
      </w:r>
      <w:r>
        <w:rPr>
          <w:rFonts w:ascii="Arial" w:hAnsi="Arial" w:cs="Arial"/>
          <w:b/>
          <w:color w:val="000000"/>
        </w:rPr>
        <w:t>0.00152</w:t>
      </w:r>
    </w:p>
    <w:p w14:paraId="57E098D0" w14:textId="77777777" w:rsidR="00D70D68" w:rsidRDefault="00D70D68" w:rsidP="00D70D68">
      <w:pPr>
        <w:rPr>
          <w:rFonts w:ascii="Courier New" w:hAnsi="Courier New" w:cs="Courier New"/>
          <w:color w:val="000000"/>
          <w:sz w:val="22"/>
        </w:rPr>
      </w:pPr>
    </w:p>
    <w:tbl>
      <w:tblPr>
        <w:tblW w:w="6377" w:type="pct"/>
        <w:tblLayout w:type="fixed"/>
        <w:tblLook w:val="04A0" w:firstRow="1" w:lastRow="0" w:firstColumn="1" w:lastColumn="0" w:noHBand="0" w:noVBand="1"/>
      </w:tblPr>
      <w:tblGrid>
        <w:gridCol w:w="3612"/>
        <w:gridCol w:w="489"/>
        <w:gridCol w:w="489"/>
        <w:gridCol w:w="1267"/>
        <w:gridCol w:w="871"/>
        <w:gridCol w:w="1071"/>
        <w:gridCol w:w="1277"/>
        <w:gridCol w:w="1477"/>
        <w:gridCol w:w="327"/>
        <w:gridCol w:w="1050"/>
      </w:tblGrid>
      <w:tr w:rsidR="00134082" w14:paraId="64816E60" w14:textId="77777777" w:rsidTr="00134082">
        <w:trPr>
          <w:trHeight w:val="300"/>
        </w:trPr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59DF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Вид топлива: Газ нефтепромысловый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B8F2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FC3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F3A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910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C1CF" w14:textId="77777777" w:rsidR="00134082" w:rsidRDefault="001340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7F226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4082" w14:paraId="04E2E6CF" w14:textId="77777777" w:rsidTr="00134082">
        <w:trPr>
          <w:trHeight w:val="300"/>
        </w:trPr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3928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Общее количество топок, 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шт.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 =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9D09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20C27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229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1B0D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C661" w14:textId="77777777" w:rsidR="00134082" w:rsidRDefault="001340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C3966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4082" w14:paraId="36C4F663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4421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Количество одновременно работающих топок, 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шт.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N1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0EA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B36C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B1E28" w14:textId="77777777" w:rsidR="00134082" w:rsidRDefault="001340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0E243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34082" w14:paraId="20A61462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09D5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Время работы одной топки, час/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год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_T_ = 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105E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8D6A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D5E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DDF5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D2AA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AF92E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3381EAF6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AFB2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Максимальный расход топлива одной топкой, кг/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час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B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90D11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241,08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1102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64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E817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960C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F2E34C0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BC35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Массовая доля жидкого топлива, в долях 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единицы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BB =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F2C1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A41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C9B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7CB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CB53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07FF45A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7E7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925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38D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77C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48E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E62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877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A30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E42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CED1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6828A20" w14:textId="77777777" w:rsidTr="00134082">
        <w:trPr>
          <w:trHeight w:val="300"/>
        </w:trPr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0399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0337 Углерод оксид (594)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FBCC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743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10C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C33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D218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A25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BD57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073F8CB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A71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29C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53B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811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26C3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BAF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9EE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FA4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35C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182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39ADD6C3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43D0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Количество выбросов, кг/час (5.2a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M = 1.5 * B * 10 ^ -3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41A8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0,3616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7B42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E79C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A93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D90F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2AC6076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4C729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Валовый выброс, т/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год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N * M * _T_ * 10 ^ -3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96550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2,126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5361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753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E26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F92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63D9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6B548D71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D6689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Максимальный из разовых выброс, г/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N1 * M / 3.6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5D2D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0,10045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A6529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7994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37C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3C4A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D4CE25F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087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4E3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A32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60C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EE8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FC3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C80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E27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FFF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D0A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3655C1CE" w14:textId="77777777" w:rsidTr="00134082">
        <w:trPr>
          <w:trHeight w:val="300"/>
        </w:trPr>
        <w:tc>
          <w:tcPr>
            <w:tcW w:w="17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123A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0410 Метан (734*)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325B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DAD7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8BD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CBD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BFF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22F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5FB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594D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4BDB8661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8C5B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DB1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EFF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D4C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2A6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06F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FF4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46E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967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2433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8521D7F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0683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Количество выбросов, кг/час (5.2б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M = 1.5 * B * 10 ^ -3 = 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9B02D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0,3616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66FE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046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ACF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9AB7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368A071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61C2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Валовый выброс, т/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год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N * M * _T_ * 10 ^ -3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45E7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2,126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78E0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79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766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0C6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A8DA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EB7892C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E272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Максимальный из разовых выброс, г/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N1 * M / 3.6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0F9E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0,10045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7294B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F6B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FB2F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F02C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14E3CE57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37D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4C8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62A0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888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BD1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530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550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3EA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D84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9070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44685B3F" w14:textId="77777777" w:rsidTr="00134082">
        <w:trPr>
          <w:trHeight w:val="300"/>
        </w:trPr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952F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Расчет выбросов окислов азота: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DAAF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1E4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5FB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DC7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D94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A7D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E943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714F8E50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6AA8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Энергетический эквивалент топлива(табл.5.1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E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A903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CD34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1A0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86F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AF0D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7B3BED0E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985D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Число форсунок на одну топку, 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шт.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NN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E0A8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61B4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F39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6A8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D7F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F74C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039A2E9E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391B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Теплопроизводительность одной топки, Гкал/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час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GK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A6F1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0,63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0EC4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5D4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05D9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21EF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3DB44A5A" w14:textId="77777777" w:rsidTr="00134082">
        <w:trPr>
          <w:trHeight w:val="300"/>
        </w:trPr>
        <w:tc>
          <w:tcPr>
            <w:tcW w:w="455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0ACF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Расчетная теплопроизводительность одной форсунки, МДж/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час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QP = GK * 4.1868 * 10 ^ 3 / NN =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95DE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2637,7</w:t>
            </w:r>
          </w:p>
        </w:tc>
      </w:tr>
      <w:tr w:rsidR="00134082" w14:paraId="74B4A1D9" w14:textId="77777777" w:rsidTr="00134082">
        <w:trPr>
          <w:trHeight w:val="300"/>
        </w:trPr>
        <w:tc>
          <w:tcPr>
            <w:tcW w:w="3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3D54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где 4.1868*10^3 - переводной коэффициент из Гкал/час в МДж/час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A92B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8E7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6B4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6D29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7FDA5387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1E78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52C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3D8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8CFE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16A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C5F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D71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F944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2D0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5F2E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7EB511FE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70EE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Фактическая средняя теплопроизводительность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4349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25D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3105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7B8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A59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813F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9EB5C9E" w14:textId="77777777" w:rsidTr="00134082">
        <w:trPr>
          <w:trHeight w:val="300"/>
        </w:trPr>
        <w:tc>
          <w:tcPr>
            <w:tcW w:w="3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041C0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одной форсунки (МДж/ч) (по ф-</w:t>
            </w:r>
            <w:proofErr w:type="spell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ле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на с. 105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QF = 29.4 * E * B / NN =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1B9E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10631,4075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776F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9A8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895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24BC20C" w14:textId="77777777" w:rsidTr="00134082">
        <w:trPr>
          <w:trHeight w:val="300"/>
        </w:trPr>
        <w:tc>
          <w:tcPr>
            <w:tcW w:w="3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F20A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избытка воздуха в уходящих дымовых 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газах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A =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3EE7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F284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08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F897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371F8009" w14:textId="77777777" w:rsidTr="00134082">
        <w:trPr>
          <w:trHeight w:val="300"/>
        </w:trPr>
        <w:tc>
          <w:tcPr>
            <w:tcW w:w="380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036AD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Отношение </w:t>
            </w:r>
            <w:proofErr w:type="spell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Vсг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Vг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при заданном </w:t>
            </w:r>
            <w:proofErr w:type="spell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коэфф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. избытка воздуха (табл.5.1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V =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6F66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931D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CB16C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38EA80D" w14:textId="77777777" w:rsidTr="00134082">
        <w:trPr>
          <w:trHeight w:val="300"/>
        </w:trPr>
        <w:tc>
          <w:tcPr>
            <w:tcW w:w="455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A03A" w14:textId="77777777" w:rsidR="00134082" w:rsidRDefault="00134082" w:rsidP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Концентрация оксидов азота, кг/м3 (5.6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</w:p>
          <w:p w14:paraId="1132AB70" w14:textId="77777777" w:rsidR="00134082" w:rsidRPr="00134082" w:rsidRDefault="00134082" w:rsidP="00134082">
            <w:pP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134082"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CNOX = 1.073 * (180 + 60 * BB) * QF / QP * A ^ 0.5 * V * 10 ^ -6 =</w:t>
            </w:r>
            <w:r w:rsidRPr="00134082">
              <w:rPr>
                <w:lang w:val="en-US"/>
              </w:rPr>
              <w:t xml:space="preserve"> </w:t>
            </w:r>
            <w:r w:rsidRPr="00134082">
              <w:rPr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0,000646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9D69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0,000646</w:t>
            </w:r>
          </w:p>
        </w:tc>
      </w:tr>
      <w:tr w:rsidR="00134082" w14:paraId="4BA8218B" w14:textId="77777777" w:rsidTr="00134082">
        <w:trPr>
          <w:trHeight w:val="300"/>
        </w:trPr>
        <w:tc>
          <w:tcPr>
            <w:tcW w:w="3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CB93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Объем продуктов сгорания, м3/ч (5.4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VR = 7.84 * A * B * E = 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7980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2835,0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1F0E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4A1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D3FB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7F3EE6B1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B7C7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Объем продуктов сгорания, м3/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c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_VO_ = VR / 3600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FE73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3B3F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0,788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C5F1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712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1E1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F3D49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3FCF181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17F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A4A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CA0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B3D5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F63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97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A2D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7D9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792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9355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901AB2F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C299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Количество выбросов, кг/час (5.3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)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M = VR * CNOX = 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2E2A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1,8318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DF25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58C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5E9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F60B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CFB46E3" w14:textId="77777777" w:rsidTr="00134082">
        <w:trPr>
          <w:trHeight w:val="300"/>
        </w:trPr>
        <w:tc>
          <w:tcPr>
            <w:tcW w:w="3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03D7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Валовый выброс окислов азота, т/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год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M1 = N * M * _T_ * 10 ^ -3 =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D2773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10,771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202C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171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BD445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1B56B7D8" w14:textId="77777777" w:rsidTr="00134082">
        <w:trPr>
          <w:trHeight w:val="300"/>
        </w:trPr>
        <w:tc>
          <w:tcPr>
            <w:tcW w:w="326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5AEB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Максимальный из разовых выброс окислов азота, г/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G1 = N1 * M / 3.6 = 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A4CA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0,5088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B4CB" w14:textId="77777777" w:rsidR="00134082" w:rsidRDefault="0013408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DC0A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0969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164C824F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A3D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68A0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736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EA6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2D5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8E22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EEED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BE2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00F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0263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60387903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CB5F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Коэффициент трансформации для NO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2 ,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KNO2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B79B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82B5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4BF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255D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B5A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AE678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30064FB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45D3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Коэффициент трансформации для 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NO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KNO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9268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38935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7F9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56D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67C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DF8A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66A2F7F5" w14:textId="77777777" w:rsidTr="00134082">
        <w:trPr>
          <w:trHeight w:val="300"/>
        </w:trPr>
        <w:tc>
          <w:tcPr>
            <w:tcW w:w="380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5B2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Коэффициенты приняты на уровне максимально установленной трансформации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C8D1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A3A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6AE7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6C5AFCD0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5C4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F2D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278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B133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5FD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087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522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FC4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4D1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6921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16C579BE" w14:textId="77777777" w:rsidTr="00134082">
        <w:trPr>
          <w:trHeight w:val="300"/>
        </w:trPr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B211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lastRenderedPageBreak/>
              <w:t>Примесь: 0301 Азота (IV) диоксид (4)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935C7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FA0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6CC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FBE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0FE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1CB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09E0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22442A5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3DA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CC8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E14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BAF5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7AF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3D5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87D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67F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59E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02ED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658E11F0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9A38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Валовый выброс, т/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год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KNO2 * M1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2DDD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8,617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30C1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422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2E3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79B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DA4A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5B1E8E9F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01DA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Максимальный из разовых выброс, г/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_G_ = KNO2 * G1 =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BD9F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0,40707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43CB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A41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6B3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99DD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281BF353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253B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40CF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4149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393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55C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D37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237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6798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36D0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8115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12A6D846" w14:textId="77777777" w:rsidTr="00134082">
        <w:trPr>
          <w:trHeight w:val="300"/>
        </w:trPr>
        <w:tc>
          <w:tcPr>
            <w:tcW w:w="19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71D2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0304 Азот (II) оксид (6)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67BF" w14:textId="77777777" w:rsidR="00134082" w:rsidRDefault="00134082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D7CA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2C3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E69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FF14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50C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B743B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45A8970D" w14:textId="77777777" w:rsidTr="00134082">
        <w:trPr>
          <w:trHeight w:val="300"/>
        </w:trPr>
        <w:tc>
          <w:tcPr>
            <w:tcW w:w="1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AAEE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3A76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9E1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3D9B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4311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C24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4B1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DD5C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FAF3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FEAA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7E8E0ACB" w14:textId="77777777" w:rsidTr="00134082">
        <w:trPr>
          <w:trHeight w:val="300"/>
        </w:trPr>
        <w:tc>
          <w:tcPr>
            <w:tcW w:w="2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98A6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Валовый выброс, т/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год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_M_ = KNO * M1 =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0AB8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1,4002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1CC5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890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EA98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8D07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2E24" w14:textId="77777777" w:rsidR="00134082" w:rsidRDefault="00134082">
            <w:pPr>
              <w:rPr>
                <w:sz w:val="20"/>
                <w:szCs w:val="20"/>
              </w:rPr>
            </w:pPr>
          </w:p>
        </w:tc>
      </w:tr>
      <w:tr w:rsidR="00134082" w14:paraId="04060A4B" w14:textId="77777777" w:rsidTr="00134082">
        <w:trPr>
          <w:trHeight w:val="300"/>
        </w:trPr>
        <w:tc>
          <w:tcPr>
            <w:tcW w:w="28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5B" w14:textId="77777777" w:rsidR="00134082" w:rsidRDefault="00134082">
            <w:pPr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Максимальный из разовых выброс, г/</w:t>
            </w:r>
            <w:proofErr w:type="gramStart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с ,</w:t>
            </w:r>
            <w:proofErr w:type="gramEnd"/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_G_ = KNO * G1 = 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0068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0,066148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6129" w14:textId="77777777" w:rsidR="00134082" w:rsidRDefault="0013408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3165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BED2" w14:textId="77777777" w:rsidR="00134082" w:rsidRDefault="00134082">
            <w:pPr>
              <w:rPr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82A93" w14:textId="77777777" w:rsidR="00134082" w:rsidRDefault="00134082">
            <w:pPr>
              <w:rPr>
                <w:sz w:val="20"/>
                <w:szCs w:val="20"/>
              </w:rPr>
            </w:pPr>
          </w:p>
        </w:tc>
      </w:tr>
    </w:tbl>
    <w:p w14:paraId="76C59E42" w14:textId="77777777" w:rsidR="0074693A" w:rsidRDefault="0074693A" w:rsidP="0074693A">
      <w:pPr>
        <w:rPr>
          <w:rFonts w:ascii="Arial" w:hAnsi="Arial" w:cs="Arial"/>
          <w:b/>
          <w:color w:val="000000"/>
        </w:rPr>
      </w:pPr>
    </w:p>
    <w:p w14:paraId="165540F7" w14:textId="77777777" w:rsidR="0074693A" w:rsidRDefault="0074693A" w:rsidP="0074693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4966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"/>
        <w:gridCol w:w="24"/>
        <w:gridCol w:w="4660"/>
        <w:gridCol w:w="1947"/>
        <w:gridCol w:w="1984"/>
      </w:tblGrid>
      <w:tr w:rsidR="0074693A" w14:paraId="7CED4418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084A" w14:textId="77777777" w:rsidR="0074693A" w:rsidRPr="008302A5" w:rsidRDefault="0074693A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E071" w14:textId="77777777" w:rsidR="0074693A" w:rsidRPr="008302A5" w:rsidRDefault="0074693A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1590" w14:textId="77777777" w:rsidR="0074693A" w:rsidRPr="008302A5" w:rsidRDefault="0074693A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E5DE" w14:textId="77777777" w:rsidR="0074693A" w:rsidRPr="008302A5" w:rsidRDefault="0074693A" w:rsidP="001A59F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302A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760DC" w14:paraId="19453E5B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A53BE" w14:textId="77777777" w:rsidR="001760DC" w:rsidRPr="008302A5" w:rsidRDefault="001760DC" w:rsidP="001760DC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0301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B5FC9" w14:textId="77777777" w:rsidR="001760DC" w:rsidRPr="008302A5" w:rsidRDefault="001760DC" w:rsidP="001760DC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691F7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4071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A7271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8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617</w:t>
            </w:r>
          </w:p>
        </w:tc>
      </w:tr>
      <w:tr w:rsidR="001760DC" w14:paraId="53E17EC4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F2B7" w14:textId="77777777" w:rsidR="001760DC" w:rsidRPr="008302A5" w:rsidRDefault="001760DC" w:rsidP="001760DC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0304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1F2A" w14:textId="77777777" w:rsidR="001760DC" w:rsidRPr="008302A5" w:rsidRDefault="001760DC" w:rsidP="001760DC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14913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066148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D4E4C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400</w:t>
            </w:r>
          </w:p>
        </w:tc>
      </w:tr>
      <w:tr w:rsidR="001760DC" w14:paraId="0A63C84C" w14:textId="77777777" w:rsidTr="001A59F1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1826" w14:textId="77777777" w:rsidR="001760DC" w:rsidRPr="008302A5" w:rsidRDefault="001760DC" w:rsidP="001760DC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0337</w:t>
            </w:r>
          </w:p>
        </w:tc>
        <w:tc>
          <w:tcPr>
            <w:tcW w:w="2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00F59" w14:textId="77777777" w:rsidR="001760DC" w:rsidRPr="008302A5" w:rsidRDefault="001760DC" w:rsidP="001760DC">
            <w:pPr>
              <w:rPr>
                <w:color w:val="000000"/>
                <w:sz w:val="22"/>
              </w:rPr>
            </w:pPr>
            <w:r w:rsidRPr="008302A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97CE3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10045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8C2BE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126</w:t>
            </w:r>
          </w:p>
        </w:tc>
      </w:tr>
      <w:tr w:rsidR="001760DC" w14:paraId="610AF875" w14:textId="77777777" w:rsidTr="001760DC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B3D9" w14:textId="77777777" w:rsidR="001760DC" w:rsidRDefault="001760DC" w:rsidP="001760D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5411" w14:textId="77777777" w:rsidR="001760DC" w:rsidRPr="006420CD" w:rsidRDefault="001760DC" w:rsidP="001760DC">
            <w:pPr>
              <w:rPr>
                <w:color w:val="000000"/>
                <w:sz w:val="22"/>
                <w:highlight w:val="yellow"/>
              </w:rPr>
            </w:pPr>
            <w:r w:rsidRPr="00EC0138">
              <w:rPr>
                <w:color w:val="000000"/>
                <w:sz w:val="22"/>
              </w:rPr>
              <w:t>Метан (727*)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4C78C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0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10045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8289D" w14:textId="77777777" w:rsidR="001760DC" w:rsidRPr="001760DC" w:rsidRDefault="001760DC" w:rsidP="001760DC">
            <w:pPr>
              <w:jc w:val="right"/>
              <w:rPr>
                <w:color w:val="000000"/>
                <w:sz w:val="22"/>
              </w:rPr>
            </w:pPr>
            <w:r w:rsidRPr="001760DC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>.</w:t>
            </w:r>
            <w:r w:rsidRPr="001760DC">
              <w:rPr>
                <w:color w:val="000000"/>
                <w:sz w:val="22"/>
              </w:rPr>
              <w:t>126</w:t>
            </w:r>
          </w:p>
        </w:tc>
      </w:tr>
      <w:tr w:rsidR="001760DC" w14:paraId="15FE1413" w14:textId="77777777" w:rsidTr="001A59F1">
        <w:tblPrEx>
          <w:tblLook w:val="04A0" w:firstRow="1" w:lastRow="0" w:firstColumn="1" w:lastColumn="0" w:noHBand="0" w:noVBand="1"/>
        </w:tblPrEx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038" w14:textId="77777777" w:rsidR="001760DC" w:rsidRPr="00813A11" w:rsidRDefault="001760DC" w:rsidP="001760DC">
            <w:pPr>
              <w:rPr>
                <w:color w:val="000000"/>
                <w:sz w:val="22"/>
              </w:rPr>
            </w:pPr>
            <w:r w:rsidRPr="00813A11">
              <w:rPr>
                <w:color w:val="000000"/>
                <w:sz w:val="22"/>
              </w:rPr>
              <w:t>0330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ADE0" w14:textId="77777777" w:rsidR="001760DC" w:rsidRPr="00EC0138" w:rsidRDefault="001760DC" w:rsidP="001760DC">
            <w:pPr>
              <w:rPr>
                <w:color w:val="000000"/>
                <w:sz w:val="22"/>
              </w:rPr>
            </w:pPr>
            <w:r w:rsidRPr="00EC013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5C31" w14:textId="77777777" w:rsidR="001760DC" w:rsidRDefault="001760DC" w:rsidP="001760DC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0.00152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9A45" w14:textId="77777777" w:rsidR="001760DC" w:rsidRDefault="001760DC" w:rsidP="001760DC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0.03216</w:t>
            </w:r>
          </w:p>
        </w:tc>
      </w:tr>
    </w:tbl>
    <w:p w14:paraId="4F54C98F" w14:textId="77777777" w:rsidR="0074693A" w:rsidRDefault="0074693A" w:rsidP="0074693A">
      <w:pPr>
        <w:rPr>
          <w:rFonts w:ascii="Courier New" w:hAnsi="Courier New" w:cs="Courier New"/>
          <w:color w:val="000000"/>
          <w:sz w:val="22"/>
        </w:rPr>
      </w:pPr>
    </w:p>
    <w:p w14:paraId="02C556A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679B21FB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0093, Выхлопная труба</w:t>
      </w:r>
    </w:p>
    <w:p w14:paraId="4573930C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001,Дизельгенератор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GEP-275</w:t>
      </w:r>
    </w:p>
    <w:p w14:paraId="7DDCFD4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21EECA9E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60DFE03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7AAAA5B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95613E4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3645D976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30B45038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107651B5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26294CAB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192</w:t>
      </w:r>
    </w:p>
    <w:p w14:paraId="196F13A4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200</w:t>
      </w:r>
    </w:p>
    <w:p w14:paraId="5551340C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200</w:t>
      </w:r>
    </w:p>
    <w:p w14:paraId="2746966A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623</w:t>
      </w:r>
    </w:p>
    <w:p w14:paraId="5A05231E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1221221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1C25D7A6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2CEC87A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01EDF3F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200 * 200 = </w:t>
      </w:r>
      <w:r>
        <w:rPr>
          <w:rFonts w:ascii="Arial" w:hAnsi="Arial" w:cs="Arial"/>
          <w:b/>
          <w:color w:val="000000"/>
        </w:rPr>
        <w:t>0.3488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20B5507B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66DD3AED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502A8870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+ 623 / 273) = </w:t>
      </w:r>
      <w:r>
        <w:rPr>
          <w:rFonts w:ascii="Arial" w:hAnsi="Arial" w:cs="Arial"/>
          <w:b/>
          <w:color w:val="000000"/>
        </w:rPr>
        <w:t>0.399140625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0AC11193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2BCBE28F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47BF5D98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13765B4D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0.3488 / 0.399140625 = </w:t>
      </w:r>
      <w:r>
        <w:rPr>
          <w:rFonts w:ascii="Arial" w:hAnsi="Arial" w:cs="Arial"/>
          <w:b/>
          <w:color w:val="000000"/>
        </w:rPr>
        <w:t>0.873877471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3E994C9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1A1C6931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14:paraId="4EFC4DF3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40473241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95C42" w14:paraId="327C2B8A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AC54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B549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6FC9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49B1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AC58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89C7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8104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5B9C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95C42" w14:paraId="72132EA0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2BFE" w14:textId="77777777" w:rsidR="00895C42" w:rsidRDefault="00895C42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8777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B20C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840D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ACC7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4820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DAF4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889F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64F09B6C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7D875C44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4CEB9B55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95C42" w14:paraId="76009770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E4D3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1711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CBA8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B5C4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C97D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9D78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F55C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B27F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95C42" w14:paraId="0229FF69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93B5" w14:textId="77777777" w:rsidR="00895C42" w:rsidRDefault="00895C42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4F83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1661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4D25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7056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82AA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6B0E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D3E0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20381A1E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234EA281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1ABD02C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60209D47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5E3E98D7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227A471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48065F80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378A8E0A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5977D59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654B133F" w14:textId="77777777" w:rsidR="00310DF3" w:rsidRDefault="00310DF3" w:rsidP="00310DF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14:paraId="0C2E339A" w14:textId="77777777" w:rsidR="00310DF3" w:rsidRDefault="00310DF3" w:rsidP="00310DF3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9"/>
        <w:gridCol w:w="1659"/>
        <w:gridCol w:w="831"/>
        <w:gridCol w:w="829"/>
        <w:gridCol w:w="831"/>
        <w:gridCol w:w="1377"/>
        <w:gridCol w:w="693"/>
        <w:gridCol w:w="833"/>
        <w:gridCol w:w="1369"/>
      </w:tblGrid>
      <w:tr w:rsidR="00310DF3" w14:paraId="6024E2FE" w14:textId="77777777" w:rsidTr="000421C5">
        <w:trPr>
          <w:trHeight w:val="315"/>
        </w:trPr>
        <w:tc>
          <w:tcPr>
            <w:tcW w:w="7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7E5B02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источников </w:t>
            </w:r>
            <w:proofErr w:type="gramStart"/>
            <w:r>
              <w:rPr>
                <w:b/>
                <w:sz w:val="18"/>
                <w:szCs w:val="18"/>
              </w:rPr>
              <w:t>выброса(</w:t>
            </w:r>
            <w:proofErr w:type="gramEnd"/>
            <w:r>
              <w:rPr>
                <w:b/>
                <w:sz w:val="18"/>
                <w:szCs w:val="18"/>
              </w:rPr>
              <w:t>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176412F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AF594E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201C5C6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290D2A5D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F0374" w14:textId="77777777" w:rsidR="00310DF3" w:rsidRDefault="00310DF3" w:rsidP="000421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478E5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32EB77E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Площадь  сечения</w:t>
            </w:r>
            <w:proofErr w:type="gramEnd"/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22F7F" w14:textId="77777777" w:rsidR="00310DF3" w:rsidRDefault="00310DF3" w:rsidP="000421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895C42" w14:paraId="52CA7B36" w14:textId="77777777" w:rsidTr="00895C42">
        <w:trPr>
          <w:trHeight w:val="315"/>
        </w:trPr>
        <w:tc>
          <w:tcPr>
            <w:tcW w:w="77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14:paraId="02250B89" w14:textId="77777777" w:rsidR="00895C42" w:rsidRDefault="00895C42" w:rsidP="00895C42">
            <w:pPr>
              <w:jc w:val="center"/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Источник №0093 GEP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83167" w14:textId="77777777" w:rsidR="00895C42" w:rsidRPr="00EC4556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23D3" w14:textId="77777777" w:rsidR="00895C42" w:rsidRPr="00EC4556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990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7133E" w14:textId="77777777" w:rsidR="00895C42" w:rsidRPr="00EC4556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10,8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FA1734" w14:textId="77777777" w:rsidR="00895C42" w:rsidRPr="00EC4556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EC05" w14:textId="77777777" w:rsidR="00895C42" w:rsidRPr="00310DF3" w:rsidRDefault="00895C42" w:rsidP="00895C42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0839322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7C9E" w14:textId="77777777" w:rsidR="00895C42" w:rsidRPr="00EC4556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C4556">
              <w:rPr>
                <w:sz w:val="18"/>
                <w:szCs w:val="18"/>
              </w:rPr>
              <w:t>08478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9C88" w14:textId="77777777" w:rsidR="00895C42" w:rsidRPr="00EC4556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EC4556">
              <w:rPr>
                <w:sz w:val="18"/>
                <w:szCs w:val="18"/>
              </w:rPr>
              <w:t>00785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CCCC" w14:textId="77777777" w:rsidR="00895C42" w:rsidRPr="00895C42" w:rsidRDefault="00895C4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77667681</w:t>
            </w:r>
          </w:p>
        </w:tc>
      </w:tr>
      <w:tr w:rsidR="00895C42" w14:paraId="3E55DE5E" w14:textId="77777777" w:rsidTr="00895C42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59CEF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26041" w14:textId="77777777" w:rsidR="00895C42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378E0" w14:textId="77777777" w:rsidR="00895C42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685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10C5C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F3D6F3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0496" w14:textId="77777777" w:rsidR="00895C42" w:rsidRPr="00310DF3" w:rsidRDefault="00895C42" w:rsidP="00895C42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0580743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E64E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602D1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0CE0" w14:textId="77777777" w:rsidR="00895C42" w:rsidRPr="00895C42" w:rsidRDefault="00895C4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229316782</w:t>
            </w:r>
          </w:p>
        </w:tc>
      </w:tr>
      <w:tr w:rsidR="00895C42" w14:paraId="55C1BE71" w14:textId="77777777" w:rsidTr="00895C42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092B0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6245" w14:textId="77777777" w:rsidR="00895C42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EE67A" w14:textId="77777777" w:rsidR="00895C42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520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CC870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F723CAB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26A4" w14:textId="77777777" w:rsidR="00895C42" w:rsidRPr="00310DF3" w:rsidRDefault="00895C42" w:rsidP="00895C42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0440856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361A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132B9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D4A6" w14:textId="77777777" w:rsidR="00895C42" w:rsidRPr="00895C42" w:rsidRDefault="00895C4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933203981</w:t>
            </w:r>
          </w:p>
        </w:tc>
      </w:tr>
      <w:tr w:rsidR="00895C42" w14:paraId="5EF8BA0F" w14:textId="77777777" w:rsidTr="00895C42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3E29A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D07E" w14:textId="77777777" w:rsidR="00895C42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31B22" w14:textId="77777777" w:rsidR="00895C42" w:rsidRDefault="00895C42" w:rsidP="00895C42">
            <w:pPr>
              <w:rPr>
                <w:sz w:val="18"/>
                <w:szCs w:val="18"/>
              </w:rPr>
            </w:pPr>
            <w:r w:rsidRPr="00EC4556">
              <w:rPr>
                <w:sz w:val="18"/>
                <w:szCs w:val="18"/>
              </w:rPr>
              <w:t>5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4CB63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1B34E2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AA7B" w14:textId="77777777" w:rsidR="00895C42" w:rsidRPr="00310DF3" w:rsidRDefault="00895C42" w:rsidP="00895C42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0004239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F099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AF519" w14:textId="77777777" w:rsidR="00895C42" w:rsidRDefault="00895C42" w:rsidP="00895C42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FEB" w14:textId="77777777" w:rsidR="00895C42" w:rsidRPr="00895C42" w:rsidRDefault="00895C42" w:rsidP="00895C42">
            <w:pPr>
              <w:rPr>
                <w:sz w:val="18"/>
                <w:szCs w:val="18"/>
              </w:rPr>
            </w:pPr>
            <w:r w:rsidRPr="00895C42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895C42">
              <w:rPr>
                <w:sz w:val="18"/>
                <w:szCs w:val="18"/>
              </w:rPr>
              <w:t>008973115</w:t>
            </w:r>
          </w:p>
        </w:tc>
      </w:tr>
    </w:tbl>
    <w:p w14:paraId="0706BA6D" w14:textId="77777777" w:rsidR="00310DF3" w:rsidRDefault="00310DF3" w:rsidP="009F0475">
      <w:pPr>
        <w:rPr>
          <w:rFonts w:ascii="Courier New" w:hAnsi="Courier New" w:cs="Courier New"/>
          <w:color w:val="000000"/>
          <w:sz w:val="22"/>
        </w:rPr>
      </w:pPr>
    </w:p>
    <w:p w14:paraId="282AAD6F" w14:textId="77777777"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895C42" w14:paraId="6DC97F91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39E5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6F55AD00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4DADCA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ABB1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5A7A618B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3FCECD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9154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31D2173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63D14855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DD49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5DC635C0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1808E6E3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47AA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75601D3F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034EE79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15FA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61B2B8F0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206DCAF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0C9F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15C0EDA8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2569FADC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895C42" w14:paraId="2BA179DE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DFF9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4EDD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5457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888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0.933203981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D8EC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30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CA73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0.933203981</w:t>
            </w:r>
          </w:p>
        </w:tc>
      </w:tr>
      <w:tr w:rsidR="00895C42" w14:paraId="4915D146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0493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6DD2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D2D9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0.069333333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CC91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1.229316782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825C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D94A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0.069333333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CBDD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1.229316782</w:t>
            </w:r>
          </w:p>
        </w:tc>
      </w:tr>
      <w:tr w:rsidR="00895C42" w14:paraId="77FB36FD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4B29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0D7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25FE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0.027777778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4B9B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33FA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E046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0.027777778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D132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0.384</w:t>
            </w:r>
          </w:p>
        </w:tc>
      </w:tr>
      <w:tr w:rsidR="00895C42" w14:paraId="7175BA61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8137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1E2D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A6A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0358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0.008973115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4D77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A9DE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891B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0.008973115</w:t>
            </w:r>
          </w:p>
        </w:tc>
      </w:tr>
      <w:tr w:rsidR="00895C42" w14:paraId="7AF1A85D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18D1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F440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0B6D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15B6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1.77667681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BB09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32E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40D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 w:rsidRPr="00895C42">
              <w:rPr>
                <w:color w:val="000000"/>
                <w:sz w:val="22"/>
              </w:rPr>
              <w:t>1.77667681</w:t>
            </w:r>
          </w:p>
        </w:tc>
      </w:tr>
      <w:tr w:rsidR="00895C42" w14:paraId="7FF72AC5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F3A5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BE29" w14:textId="77777777" w:rsidR="00895C42" w:rsidRDefault="00895C42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EDBB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F9AC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0.00001056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140D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050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89E7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0.00001056</w:t>
            </w:r>
          </w:p>
        </w:tc>
      </w:tr>
      <w:tr w:rsidR="00895C42" w14:paraId="404FBB43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CF30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3596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8A78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E24D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9378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0DC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6F96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0.096</w:t>
            </w:r>
          </w:p>
        </w:tc>
      </w:tr>
      <w:tr w:rsidR="00895C42" w14:paraId="5D695EF9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D726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B687" w14:textId="77777777" w:rsidR="00895C42" w:rsidRDefault="00895C42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3E33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0.161111111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63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CFCE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18A2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0.161111111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CFF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2.304</w:t>
            </w:r>
          </w:p>
        </w:tc>
      </w:tr>
    </w:tbl>
    <w:p w14:paraId="2E6D61AE" w14:textId="77777777" w:rsidR="009F0475" w:rsidRDefault="009F0475" w:rsidP="009F0475">
      <w:pPr>
        <w:rPr>
          <w:color w:val="000000"/>
          <w:sz w:val="22"/>
        </w:rPr>
      </w:pPr>
    </w:p>
    <w:p w14:paraId="35492747" w14:textId="77777777" w:rsidR="009F0475" w:rsidRDefault="009F0475" w:rsidP="009F0475">
      <w:pPr>
        <w:rPr>
          <w:b/>
          <w:i/>
          <w:color w:val="000000"/>
          <w:sz w:val="22"/>
        </w:rPr>
      </w:pPr>
    </w:p>
    <w:p w14:paraId="5274AB2E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</w:p>
    <w:p w14:paraId="60D7DC20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0094, Выхлопная труба</w:t>
      </w:r>
    </w:p>
    <w:p w14:paraId="54249E5A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001,Дизельгенератор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AД30С-Т400-1РМ5</w:t>
      </w:r>
    </w:p>
    <w:p w14:paraId="1BDBBDA9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5807C380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3CE3EDCD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F26A552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58A0F814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325A076F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42DC03F1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0D900D7E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6A62658D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28</w:t>
      </w:r>
    </w:p>
    <w:p w14:paraId="5BDEB6B3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30</w:t>
      </w:r>
    </w:p>
    <w:p w14:paraId="0A13E120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161</w:t>
      </w:r>
    </w:p>
    <w:p w14:paraId="37B031E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623</w:t>
      </w:r>
    </w:p>
    <w:p w14:paraId="7D7794B4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F90AE28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1C761C9C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A344BAF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3486F8F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161 * 30 = </w:t>
      </w:r>
      <w:r>
        <w:rPr>
          <w:rFonts w:ascii="Arial" w:hAnsi="Arial" w:cs="Arial"/>
          <w:b/>
          <w:color w:val="000000"/>
        </w:rPr>
        <w:t>0.0421176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4CECABDF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2E8A6B92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0F4D868D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+ 623 / 273) = </w:t>
      </w:r>
      <w:r>
        <w:rPr>
          <w:rFonts w:ascii="Arial" w:hAnsi="Arial" w:cs="Arial"/>
          <w:b/>
          <w:color w:val="000000"/>
        </w:rPr>
        <w:t>0.399140625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2C2F7FC7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3545C3BE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507330AE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6E1F6930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0.0421176 / 0.399140625 = </w:t>
      </w:r>
      <w:r>
        <w:rPr>
          <w:rFonts w:ascii="Arial" w:hAnsi="Arial" w:cs="Arial"/>
          <w:b/>
          <w:color w:val="000000"/>
        </w:rPr>
        <w:t>0.105520705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46133872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6A69375E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617DF5B3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3847CB17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95C42" w14:paraId="2BE932AC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FCE2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4789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4004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ACFF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A0C7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F319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C2D9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E497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95C42" w14:paraId="4BD27787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C4B5" w14:textId="77777777" w:rsidR="00895C42" w:rsidRDefault="00895C42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0D87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A93E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8804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C8C9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9DDC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EEC5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BA22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64405354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12C99CD4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5B92264A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95C42" w14:paraId="0B42C218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C458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272E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E6EE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FC6B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8B69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FC68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03A3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6698" w14:textId="77777777" w:rsidR="00895C42" w:rsidRDefault="00895C42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95C42" w14:paraId="19F57D8E" w14:textId="77777777" w:rsidTr="00895C4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C35A" w14:textId="77777777" w:rsidR="00895C42" w:rsidRDefault="00895C42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02C0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5C49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42E0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437E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3AD9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7D42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326D" w14:textId="77777777" w:rsidR="00895C42" w:rsidRDefault="00895C42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79DE7119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65A5B4FB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211CE66A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6CC03331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2478D1F8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4A1BD19D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2845488E" w14:textId="77777777" w:rsidR="00895C42" w:rsidRDefault="00895C42" w:rsidP="00895C42">
      <w:pPr>
        <w:rPr>
          <w:rFonts w:ascii="Courier New" w:hAnsi="Courier New" w:cs="Courier New"/>
          <w:color w:val="000000"/>
          <w:sz w:val="22"/>
        </w:rPr>
      </w:pPr>
    </w:p>
    <w:p w14:paraId="04FD453C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0355B384" w14:textId="77777777" w:rsidR="00310DF3" w:rsidRDefault="00310DF3" w:rsidP="00310DF3">
      <w:pPr>
        <w:rPr>
          <w:rFonts w:ascii="Courier New" w:hAnsi="Courier New" w:cs="Courier New"/>
          <w:color w:val="000000"/>
          <w:sz w:val="22"/>
        </w:rPr>
      </w:pPr>
    </w:p>
    <w:p w14:paraId="09D48295" w14:textId="77777777" w:rsidR="00310DF3" w:rsidRDefault="00310DF3" w:rsidP="00310DF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*Результаты инструментальных замеров:</w:t>
      </w:r>
    </w:p>
    <w:p w14:paraId="38A24760" w14:textId="77777777" w:rsidR="00310DF3" w:rsidRDefault="00310DF3" w:rsidP="00310DF3">
      <w:pPr>
        <w:rPr>
          <w:sz w:val="18"/>
          <w:szCs w:val="18"/>
        </w:rPr>
      </w:pPr>
    </w:p>
    <w:tbl>
      <w:tblPr>
        <w:tblW w:w="533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539"/>
        <w:gridCol w:w="1659"/>
        <w:gridCol w:w="831"/>
        <w:gridCol w:w="829"/>
        <w:gridCol w:w="831"/>
        <w:gridCol w:w="1377"/>
        <w:gridCol w:w="693"/>
        <w:gridCol w:w="833"/>
        <w:gridCol w:w="1369"/>
      </w:tblGrid>
      <w:tr w:rsidR="00310DF3" w14:paraId="26F019E3" w14:textId="77777777" w:rsidTr="000421C5">
        <w:trPr>
          <w:trHeight w:val="315"/>
        </w:trPr>
        <w:tc>
          <w:tcPr>
            <w:tcW w:w="77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498FF06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Наименование источников </w:t>
            </w:r>
            <w:proofErr w:type="gramStart"/>
            <w:r>
              <w:rPr>
                <w:b/>
                <w:sz w:val="18"/>
                <w:szCs w:val="18"/>
              </w:rPr>
              <w:t>выброса(</w:t>
            </w:r>
            <w:proofErr w:type="gramEnd"/>
            <w:r>
              <w:rPr>
                <w:b/>
                <w:sz w:val="18"/>
                <w:szCs w:val="18"/>
              </w:rPr>
              <w:t>номер источника выброса)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C7C5828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загрязняющих веществ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4EBB3F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Фактический результат, мг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C7202A8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Скорость, м/с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2CDCA54C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Диаметр трубы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E2C47" w14:textId="77777777" w:rsidR="00310DF3" w:rsidRDefault="00310DF3" w:rsidP="000421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 г/с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56733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ГВС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B44ED56" w14:textId="77777777" w:rsidR="00310DF3" w:rsidRDefault="00310DF3" w:rsidP="000421C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Площадь  сечения</w:t>
            </w:r>
            <w:proofErr w:type="gramEnd"/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1E5F6" w14:textId="77777777" w:rsidR="00310DF3" w:rsidRDefault="00310DF3" w:rsidP="000421C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Выброс, т/год</w:t>
            </w:r>
          </w:p>
        </w:tc>
      </w:tr>
      <w:tr w:rsidR="00F10F9E" w14:paraId="25379401" w14:textId="77777777" w:rsidTr="000421C5">
        <w:trPr>
          <w:trHeight w:val="315"/>
        </w:trPr>
        <w:tc>
          <w:tcPr>
            <w:tcW w:w="77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14:paraId="641DD555" w14:textId="77777777" w:rsidR="00F10F9E" w:rsidRDefault="00F10F9E" w:rsidP="00F10F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ДЭС </w:t>
            </w:r>
            <w:r w:rsidRPr="00710FF8">
              <w:rPr>
                <w:sz w:val="18"/>
                <w:szCs w:val="18"/>
              </w:rPr>
              <w:t>АД-30С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8DFCBC" w14:textId="77777777" w:rsidR="00F10F9E" w:rsidRPr="00710FF8" w:rsidRDefault="00F10F9E" w:rsidP="00F10F9E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Оксид углерода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5B6DA" w14:textId="77777777" w:rsidR="00F10F9E" w:rsidRPr="00221C2C" w:rsidRDefault="00F10F9E" w:rsidP="00F10F9E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330</w:t>
            </w:r>
          </w:p>
        </w:tc>
        <w:tc>
          <w:tcPr>
            <w:tcW w:w="4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49B05" w14:textId="77777777" w:rsidR="00F10F9E" w:rsidRPr="00221C2C" w:rsidRDefault="00F10F9E" w:rsidP="00F10F9E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22,75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1BCFC7" w14:textId="77777777" w:rsidR="00F10F9E" w:rsidRPr="00221C2C" w:rsidRDefault="00F10F9E" w:rsidP="00F10F9E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0,1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F1A4" w14:textId="77777777" w:rsidR="00F10F9E" w:rsidRPr="00310DF3" w:rsidRDefault="00F10F9E" w:rsidP="00F10F9E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058933875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ED3C" w14:textId="77777777" w:rsidR="00F10F9E" w:rsidRPr="00710FF8" w:rsidRDefault="00F10F9E" w:rsidP="00F10F9E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710FF8">
              <w:rPr>
                <w:sz w:val="18"/>
                <w:szCs w:val="18"/>
              </w:rPr>
              <w:t>1785875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C34E" w14:textId="77777777" w:rsidR="00F10F9E" w:rsidRPr="00710FF8" w:rsidRDefault="00F10F9E" w:rsidP="00F10F9E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710FF8">
              <w:rPr>
                <w:sz w:val="18"/>
                <w:szCs w:val="18"/>
              </w:rPr>
              <w:t>00785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E5D20" w14:textId="77777777" w:rsidR="00F10F9E" w:rsidRPr="00F10F9E" w:rsidRDefault="00F10F9E" w:rsidP="00F10F9E">
            <w:pPr>
              <w:rPr>
                <w:sz w:val="18"/>
                <w:szCs w:val="18"/>
              </w:rPr>
            </w:pPr>
            <w:r w:rsidRPr="00F10F9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F10F9E">
              <w:rPr>
                <w:sz w:val="18"/>
                <w:szCs w:val="18"/>
              </w:rPr>
              <w:t>247512266</w:t>
            </w:r>
          </w:p>
        </w:tc>
      </w:tr>
      <w:tr w:rsidR="00F10F9E" w14:paraId="50B7FC6A" w14:textId="77777777" w:rsidTr="000421C5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5BC1C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E5E89" w14:textId="77777777" w:rsidR="00F10F9E" w:rsidRDefault="00F10F9E" w:rsidP="00F10F9E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5182" w14:textId="77777777" w:rsidR="00F10F9E" w:rsidRDefault="00F10F9E" w:rsidP="00F10F9E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58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CDAB7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2CF8D4E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8F52" w14:textId="77777777" w:rsidR="00F10F9E" w:rsidRPr="00310DF3" w:rsidRDefault="00F10F9E" w:rsidP="00F10F9E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010358075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4084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EDEF3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BF56" w14:textId="77777777" w:rsidR="00F10F9E" w:rsidRPr="00F10F9E" w:rsidRDefault="00F10F9E" w:rsidP="00F10F9E">
            <w:pPr>
              <w:rPr>
                <w:sz w:val="18"/>
                <w:szCs w:val="18"/>
              </w:rPr>
            </w:pPr>
            <w:r w:rsidRPr="00F10F9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F10F9E">
              <w:rPr>
                <w:sz w:val="18"/>
                <w:szCs w:val="18"/>
              </w:rPr>
              <w:t>219259732</w:t>
            </w:r>
          </w:p>
        </w:tc>
      </w:tr>
      <w:tr w:rsidR="00F10F9E" w14:paraId="6A9AE3AD" w14:textId="77777777" w:rsidTr="000421C5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B54DC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5A67" w14:textId="77777777" w:rsidR="00F10F9E" w:rsidRDefault="00F10F9E" w:rsidP="00F10F9E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Диоксид азота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0237F" w14:textId="77777777" w:rsidR="00F10F9E" w:rsidRDefault="00F10F9E" w:rsidP="00F10F9E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350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E7F33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482ACFB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F0C7" w14:textId="77777777" w:rsidR="00F10F9E" w:rsidRPr="00310DF3" w:rsidRDefault="00F10F9E" w:rsidP="00F10F9E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062505625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2BC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A61DD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44A2" w14:textId="77777777" w:rsidR="00F10F9E" w:rsidRPr="00F10F9E" w:rsidRDefault="00F10F9E" w:rsidP="00F10F9E">
            <w:pPr>
              <w:rPr>
                <w:sz w:val="18"/>
                <w:szCs w:val="18"/>
              </w:rPr>
            </w:pPr>
            <w:r w:rsidRPr="00F10F9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F10F9E">
              <w:rPr>
                <w:sz w:val="18"/>
                <w:szCs w:val="18"/>
              </w:rPr>
              <w:t>32311907</w:t>
            </w:r>
          </w:p>
        </w:tc>
      </w:tr>
      <w:tr w:rsidR="00F10F9E" w14:paraId="7E3E13A9" w14:textId="77777777" w:rsidTr="000421C5">
        <w:trPr>
          <w:trHeight w:val="315"/>
        </w:trPr>
        <w:tc>
          <w:tcPr>
            <w:tcW w:w="773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D421B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DF2FB" w14:textId="77777777" w:rsidR="00F10F9E" w:rsidRDefault="00F10F9E" w:rsidP="00F10F9E">
            <w:pPr>
              <w:rPr>
                <w:sz w:val="18"/>
                <w:szCs w:val="18"/>
              </w:rPr>
            </w:pPr>
            <w:r w:rsidRPr="00710FF8">
              <w:rPr>
                <w:sz w:val="18"/>
                <w:szCs w:val="18"/>
              </w:rPr>
              <w:t>Дикси серы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F539D" w14:textId="77777777" w:rsidR="00F10F9E" w:rsidRDefault="00F10F9E" w:rsidP="00F10F9E">
            <w:pPr>
              <w:rPr>
                <w:sz w:val="18"/>
                <w:szCs w:val="18"/>
              </w:rPr>
            </w:pPr>
            <w:r w:rsidRPr="00221C2C">
              <w:rPr>
                <w:sz w:val="18"/>
                <w:szCs w:val="18"/>
              </w:rPr>
              <w:t>4</w:t>
            </w:r>
          </w:p>
        </w:tc>
        <w:tc>
          <w:tcPr>
            <w:tcW w:w="4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76C01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4171E28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BC6D" w14:textId="77777777" w:rsidR="00F10F9E" w:rsidRPr="00310DF3" w:rsidRDefault="00F10F9E" w:rsidP="00F10F9E">
            <w:pPr>
              <w:rPr>
                <w:sz w:val="18"/>
                <w:szCs w:val="18"/>
              </w:rPr>
            </w:pPr>
            <w:r w:rsidRPr="00310D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310DF3">
              <w:rPr>
                <w:sz w:val="18"/>
                <w:szCs w:val="18"/>
              </w:rPr>
              <w:t>00071435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578C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C674F" w14:textId="77777777" w:rsidR="00F10F9E" w:rsidRDefault="00F10F9E" w:rsidP="00F10F9E">
            <w:pPr>
              <w:rPr>
                <w:sz w:val="18"/>
                <w:szCs w:val="18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062F" w14:textId="77777777" w:rsidR="00F10F9E" w:rsidRPr="00F10F9E" w:rsidRDefault="00F10F9E" w:rsidP="00F10F9E">
            <w:pPr>
              <w:rPr>
                <w:sz w:val="18"/>
                <w:szCs w:val="18"/>
              </w:rPr>
            </w:pPr>
            <w:r w:rsidRPr="00F10F9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F10F9E">
              <w:rPr>
                <w:sz w:val="18"/>
                <w:szCs w:val="18"/>
              </w:rPr>
              <w:t>015121361</w:t>
            </w:r>
          </w:p>
        </w:tc>
      </w:tr>
    </w:tbl>
    <w:p w14:paraId="2E852B63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45DE4B82" w14:textId="77777777" w:rsidR="009F0475" w:rsidRDefault="009F0475" w:rsidP="009F0475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895C42" w14:paraId="09696134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8C32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2F264F6E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6BC1ECC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6284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28C11BB9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35163C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550F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6164E7C7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771CBA7F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87FC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350C8D1D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3D8E5EB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4968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0010D3BB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2097623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6AB6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00CDBF55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7031D2FA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BC61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0682A87D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5D866F51" w14:textId="77777777" w:rsidR="00895C42" w:rsidRDefault="00895C4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895C42" w14:paraId="5AA67D7F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B526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418F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BAC2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0.068666667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39C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1.32311907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44D1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C1CB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0.068666667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679A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1.32311907</w:t>
            </w:r>
          </w:p>
        </w:tc>
      </w:tr>
      <w:tr w:rsidR="00895C42" w14:paraId="258F5BFA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6952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561E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82E1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0.011158333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E49B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0.219259732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D351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AF6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0.011158333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E31B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0.219259732</w:t>
            </w:r>
          </w:p>
        </w:tc>
      </w:tr>
      <w:tr w:rsidR="00895C42" w14:paraId="77D204A4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3F25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2032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E90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29E7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4886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3310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ECB6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0.084</w:t>
            </w:r>
          </w:p>
        </w:tc>
      </w:tr>
      <w:tr w:rsidR="00895C42" w14:paraId="3C0957BB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F19A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BAF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124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0.009166667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5061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0.015121361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6BF6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843A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0.009166667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5FF7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0.015121361</w:t>
            </w:r>
          </w:p>
        </w:tc>
      </w:tr>
      <w:tr w:rsidR="00895C42" w14:paraId="2C9D72D7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61F9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5A68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3687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39E80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1.247512266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7CF4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580F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12DD" w14:textId="77777777" w:rsidR="00895C42" w:rsidRDefault="00F10F9E">
            <w:pPr>
              <w:jc w:val="right"/>
              <w:rPr>
                <w:color w:val="000000"/>
                <w:sz w:val="22"/>
              </w:rPr>
            </w:pPr>
            <w:r w:rsidRPr="00F10F9E">
              <w:rPr>
                <w:color w:val="000000"/>
                <w:sz w:val="22"/>
              </w:rPr>
              <w:t>1.247512266</w:t>
            </w:r>
          </w:p>
        </w:tc>
      </w:tr>
      <w:tr w:rsidR="00895C42" w14:paraId="728A4F92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71AE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F64D" w14:textId="77777777" w:rsidR="00895C42" w:rsidRDefault="00895C42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DCDC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0.000000108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CB8B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0.00000154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9BB7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9E04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0.000000108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AD7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0.00000154</w:t>
            </w:r>
          </w:p>
        </w:tc>
      </w:tr>
      <w:tr w:rsidR="00895C42" w14:paraId="5AC60121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8DCC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B65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04D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945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3DC8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17D2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9800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0.0168</w:t>
            </w:r>
          </w:p>
        </w:tc>
      </w:tr>
      <w:tr w:rsidR="00895C42" w14:paraId="268F276E" w14:textId="77777777" w:rsidTr="00895C4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339D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0C10" w14:textId="77777777" w:rsidR="00895C42" w:rsidRDefault="00895C42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AFBC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84AD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E8B1" w14:textId="77777777" w:rsidR="00895C42" w:rsidRDefault="00895C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B447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E9CC" w14:textId="77777777" w:rsidR="00895C42" w:rsidRDefault="00895C4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0.42</w:t>
            </w:r>
          </w:p>
        </w:tc>
      </w:tr>
    </w:tbl>
    <w:p w14:paraId="5CE8653A" w14:textId="77777777" w:rsidR="009F0475" w:rsidRDefault="009F0475" w:rsidP="009F0475">
      <w:pPr>
        <w:rPr>
          <w:color w:val="000000"/>
          <w:sz w:val="22"/>
        </w:rPr>
      </w:pPr>
    </w:p>
    <w:p w14:paraId="5A8039BC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0433CF12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0109, Дыхательный клапан</w:t>
      </w:r>
    </w:p>
    <w:p w14:paraId="529B9CFC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0109 01-18, Резервуары хранения нефти V-85 м3</w:t>
      </w:r>
    </w:p>
    <w:p w14:paraId="36E25946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14:paraId="24879139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7FDAF36C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DB96D86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14:paraId="1DAB67C0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</w:p>
    <w:p w14:paraId="53B801D2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14:paraId="552AC3A8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64A0F339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14:paraId="0D9FC0D4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Средний удельный выброс в осенне-зимний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14:paraId="44B546CD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38629.5</w:t>
      </w:r>
    </w:p>
    <w:p w14:paraId="796A12BE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</w:t>
      </w:r>
      <w:proofErr w:type="spellStart"/>
      <w:r>
        <w:rPr>
          <w:rFonts w:ascii="Courier New" w:hAnsi="Courier New" w:cs="Courier New"/>
          <w:color w:val="000000"/>
          <w:sz w:val="22"/>
        </w:rPr>
        <w:t>веcенне</w:t>
      </w:r>
      <w:proofErr w:type="spellEnd"/>
      <w:r>
        <w:rPr>
          <w:rFonts w:ascii="Courier New" w:hAnsi="Courier New" w:cs="Courier New"/>
          <w:color w:val="000000"/>
          <w:sz w:val="22"/>
        </w:rPr>
        <w:t>-летний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14:paraId="755DEEEB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38629.5</w:t>
      </w:r>
    </w:p>
    <w:p w14:paraId="2FA39CCA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50</w:t>
      </w:r>
    </w:p>
    <w:p w14:paraId="32C2CF1F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14:paraId="769094A7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"мерник", ССВ - отсутствуют</w:t>
      </w:r>
    </w:p>
    <w:p w14:paraId="23A3B3F2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85</w:t>
      </w:r>
    </w:p>
    <w:p w14:paraId="5A3B0655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18</w:t>
      </w:r>
    </w:p>
    <w:p w14:paraId="256EC64B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14:paraId="25B9F5CD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6A17890B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23F16774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14:paraId="7F1A9BA9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Kpmax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0.9</w:t>
      </w:r>
    </w:p>
    <w:p w14:paraId="3AD2B062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Kpsr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0.63</w:t>
      </w:r>
    </w:p>
    <w:p w14:paraId="3FC58188" w14:textId="77777777" w:rsidR="00E95422" w:rsidRDefault="00E95422" w:rsidP="00E95422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выделяющихся паров нефтепродуктов</w:t>
      </w:r>
    </w:p>
    <w:p w14:paraId="170727C2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при хранении в одном резервуаре данного типа, т/</w:t>
      </w:r>
      <w:proofErr w:type="gramStart"/>
      <w:r>
        <w:rPr>
          <w:rFonts w:ascii="Courier New" w:hAnsi="Courier New" w:cs="Courier New"/>
          <w:color w:val="000000"/>
          <w:sz w:val="22"/>
        </w:rPr>
        <w:t>год(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13), </w:t>
      </w:r>
      <w:r>
        <w:rPr>
          <w:b/>
          <w:i/>
          <w:color w:val="000000"/>
          <w:sz w:val="22"/>
        </w:rPr>
        <w:t xml:space="preserve">GHRI = </w:t>
      </w:r>
      <w:r>
        <w:rPr>
          <w:rFonts w:ascii="Arial" w:hAnsi="Arial" w:cs="Arial"/>
          <w:b/>
          <w:color w:val="000000"/>
        </w:rPr>
        <w:t>0.22</w:t>
      </w:r>
    </w:p>
    <w:p w14:paraId="088CFFCB" w14:textId="77777777" w:rsidR="00E95422" w:rsidRDefault="00E95422" w:rsidP="00E95422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 xml:space="preserve">GHR = </w:t>
      </w:r>
      <w:r>
        <w:rPr>
          <w:b/>
          <w:i/>
          <w:color w:val="000000"/>
          <w:lang w:val="en-US"/>
        </w:rPr>
        <w:t xml:space="preserve">GHR + GHRI · KNP · NR = </w:t>
      </w:r>
      <w:r>
        <w:rPr>
          <w:b/>
          <w:color w:val="000000"/>
          <w:lang w:val="en-US"/>
        </w:rPr>
        <w:t xml:space="preserve">0 + 0.22 · 0.0043 · 18 = </w:t>
      </w:r>
      <w:r>
        <w:rPr>
          <w:rFonts w:ascii="Arial" w:hAnsi="Arial" w:cs="Arial"/>
          <w:b/>
          <w:color w:val="000000"/>
          <w:lang w:val="en-US"/>
        </w:rPr>
        <w:t>0.01703</w:t>
      </w:r>
    </w:p>
    <w:p w14:paraId="243DB8B5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0.63</w:t>
      </w:r>
    </w:p>
    <w:p w14:paraId="6EE3C6CD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0.9</w:t>
      </w:r>
    </w:p>
    <w:p w14:paraId="334E9884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1530</w:t>
      </w:r>
    </w:p>
    <w:p w14:paraId="693DC51C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</w:t>
      </w:r>
      <w:proofErr w:type="spellStart"/>
      <w:r>
        <w:rPr>
          <w:rFonts w:ascii="Courier New" w:hAnsi="Courier New" w:cs="Courier New"/>
          <w:color w:val="000000"/>
          <w:sz w:val="22"/>
        </w:rPr>
        <w:t>Ghri</w:t>
      </w:r>
      <w:proofErr w:type="spellEnd"/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Knp</w:t>
      </w:r>
      <w:proofErr w:type="spellEnd"/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Nr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GHR = </w:t>
      </w:r>
      <w:r>
        <w:rPr>
          <w:rFonts w:ascii="Arial" w:hAnsi="Arial" w:cs="Arial"/>
          <w:b/>
          <w:color w:val="000000"/>
        </w:rPr>
        <w:t>0.01703</w:t>
      </w:r>
    </w:p>
    <w:p w14:paraId="01BFB61E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0.9 · 50 / 3600 = </w:t>
      </w:r>
      <w:r>
        <w:rPr>
          <w:rFonts w:ascii="Arial" w:hAnsi="Arial" w:cs="Arial"/>
          <w:b/>
          <w:color w:val="000000"/>
        </w:rPr>
        <w:t>0.0675</w:t>
      </w:r>
    </w:p>
    <w:p w14:paraId="32BA4270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(6.2.2),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+ GHR = </w:t>
      </w:r>
      <w:r>
        <w:rPr>
          <w:b/>
          <w:color w:val="000000"/>
        </w:rPr>
        <w:t>(4 · 38629.5 + 4 · 38629.5) · 0.9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+ 0.01703 = </w:t>
      </w:r>
      <w:r>
        <w:rPr>
          <w:rFonts w:ascii="Arial" w:hAnsi="Arial" w:cs="Arial"/>
          <w:b/>
          <w:color w:val="000000"/>
        </w:rPr>
        <w:t>0.295</w:t>
      </w:r>
    </w:p>
    <w:p w14:paraId="2E939C9B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6FEBAF96" w14:textId="77777777" w:rsidR="00E95422" w:rsidRDefault="00E95422" w:rsidP="00E9542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FBC000F" w14:textId="77777777" w:rsidR="00E95422" w:rsidRDefault="00E95422" w:rsidP="00E95422">
      <w:pPr>
        <w:rPr>
          <w:b/>
          <w:i/>
          <w:color w:val="000000"/>
          <w:u w:val="single"/>
        </w:rPr>
      </w:pPr>
    </w:p>
    <w:p w14:paraId="2A5B0EF3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02594F68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0.295 / 100 = </w:t>
      </w:r>
      <w:r>
        <w:rPr>
          <w:rFonts w:ascii="Arial" w:hAnsi="Arial" w:cs="Arial"/>
          <w:b/>
          <w:color w:val="000000"/>
        </w:rPr>
        <w:t>0.2138</w:t>
      </w:r>
    </w:p>
    <w:p w14:paraId="3747F511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0.0675 / 100 = </w:t>
      </w:r>
      <w:r>
        <w:rPr>
          <w:rFonts w:ascii="Arial" w:hAnsi="Arial" w:cs="Arial"/>
          <w:b/>
          <w:color w:val="000000"/>
        </w:rPr>
        <w:t>0.0489</w:t>
      </w:r>
    </w:p>
    <w:p w14:paraId="5E914E11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076CB832" w14:textId="77777777" w:rsidR="00E95422" w:rsidRDefault="00E95422" w:rsidP="00E9542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0E31DB8" w14:textId="77777777" w:rsidR="00E95422" w:rsidRDefault="00E95422" w:rsidP="00E95422">
      <w:pPr>
        <w:rPr>
          <w:b/>
          <w:i/>
          <w:color w:val="000000"/>
          <w:u w:val="single"/>
        </w:rPr>
      </w:pPr>
    </w:p>
    <w:p w14:paraId="53F80797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6D480D7C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0.295 / 100 = </w:t>
      </w:r>
      <w:r>
        <w:rPr>
          <w:rFonts w:ascii="Arial" w:hAnsi="Arial" w:cs="Arial"/>
          <w:b/>
          <w:color w:val="000000"/>
        </w:rPr>
        <w:t>0.079</w:t>
      </w:r>
    </w:p>
    <w:p w14:paraId="003A41E4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0.0675 / 100 = </w:t>
      </w:r>
      <w:r>
        <w:rPr>
          <w:rFonts w:ascii="Arial" w:hAnsi="Arial" w:cs="Arial"/>
          <w:b/>
          <w:color w:val="000000"/>
        </w:rPr>
        <w:t>0.0181</w:t>
      </w:r>
    </w:p>
    <w:p w14:paraId="55FE7469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1DC4BCE9" w14:textId="77777777" w:rsidR="00E95422" w:rsidRDefault="00E95422" w:rsidP="00E9542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1F8FF390" w14:textId="77777777" w:rsidR="00E95422" w:rsidRDefault="00E95422" w:rsidP="00E95422">
      <w:pPr>
        <w:rPr>
          <w:b/>
          <w:i/>
          <w:color w:val="000000"/>
          <w:u w:val="single"/>
        </w:rPr>
      </w:pPr>
    </w:p>
    <w:p w14:paraId="707FA8A3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6C75606F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0.295 / 100 = </w:t>
      </w:r>
      <w:r>
        <w:rPr>
          <w:rFonts w:ascii="Arial" w:hAnsi="Arial" w:cs="Arial"/>
          <w:b/>
          <w:color w:val="000000"/>
        </w:rPr>
        <w:t>0.001033</w:t>
      </w:r>
    </w:p>
    <w:p w14:paraId="6E017FD4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0.0675 / 100 = </w:t>
      </w:r>
      <w:r>
        <w:rPr>
          <w:rFonts w:ascii="Arial" w:hAnsi="Arial" w:cs="Arial"/>
          <w:b/>
          <w:color w:val="000000"/>
        </w:rPr>
        <w:t>0.0002363</w:t>
      </w:r>
    </w:p>
    <w:p w14:paraId="4A91CB72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5636AFC0" w14:textId="77777777" w:rsidR="00E95422" w:rsidRDefault="00E95422" w:rsidP="00E9542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0B0142B4" w14:textId="77777777" w:rsidR="00E95422" w:rsidRDefault="00E95422" w:rsidP="00E95422">
      <w:pPr>
        <w:rPr>
          <w:b/>
          <w:i/>
          <w:color w:val="000000"/>
          <w:u w:val="single"/>
        </w:rPr>
      </w:pPr>
    </w:p>
    <w:p w14:paraId="4A68A0B9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2AEAAEED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0.295 / 100 = </w:t>
      </w:r>
      <w:r>
        <w:rPr>
          <w:rFonts w:ascii="Arial" w:hAnsi="Arial" w:cs="Arial"/>
          <w:b/>
          <w:color w:val="000000"/>
        </w:rPr>
        <w:t>0.000649</w:t>
      </w:r>
    </w:p>
    <w:p w14:paraId="08458C26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0.0675 / 100 = </w:t>
      </w:r>
      <w:r>
        <w:rPr>
          <w:rFonts w:ascii="Arial" w:hAnsi="Arial" w:cs="Arial"/>
          <w:b/>
          <w:color w:val="000000"/>
        </w:rPr>
        <w:t>0.0001485</w:t>
      </w:r>
    </w:p>
    <w:p w14:paraId="6F1E3D4F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7622DFAE" w14:textId="77777777" w:rsidR="00E95422" w:rsidRDefault="00E95422" w:rsidP="00E9542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32EC0A47" w14:textId="77777777" w:rsidR="00E95422" w:rsidRDefault="00E95422" w:rsidP="00E95422">
      <w:pPr>
        <w:rPr>
          <w:b/>
          <w:i/>
          <w:color w:val="000000"/>
          <w:u w:val="single"/>
        </w:rPr>
      </w:pPr>
    </w:p>
    <w:p w14:paraId="24530735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204845B0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0.295 / 100 = </w:t>
      </w:r>
      <w:r>
        <w:rPr>
          <w:rFonts w:ascii="Arial" w:hAnsi="Arial" w:cs="Arial"/>
          <w:b/>
          <w:color w:val="000000"/>
        </w:rPr>
        <w:t>0.0003245</w:t>
      </w:r>
    </w:p>
    <w:p w14:paraId="0FA624B7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0.0675 / 100 = </w:t>
      </w:r>
      <w:r>
        <w:rPr>
          <w:rFonts w:ascii="Arial" w:hAnsi="Arial" w:cs="Arial"/>
          <w:b/>
          <w:color w:val="000000"/>
        </w:rPr>
        <w:t>0.0000743</w:t>
      </w:r>
    </w:p>
    <w:p w14:paraId="73DB47A9" w14:textId="77777777" w:rsidR="00E95422" w:rsidRDefault="00E95422" w:rsidP="00E95422">
      <w:pPr>
        <w:rPr>
          <w:rFonts w:ascii="Arial" w:hAnsi="Arial" w:cs="Arial"/>
          <w:b/>
          <w:color w:val="000000"/>
        </w:rPr>
      </w:pPr>
    </w:p>
    <w:p w14:paraId="3E590DAA" w14:textId="77777777" w:rsidR="00E95422" w:rsidRDefault="00E95422" w:rsidP="00E95422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96E028E" w14:textId="77777777" w:rsidR="00E95422" w:rsidRDefault="00E95422" w:rsidP="00E95422">
      <w:pPr>
        <w:rPr>
          <w:b/>
          <w:i/>
          <w:color w:val="000000"/>
          <w:u w:val="single"/>
        </w:rPr>
      </w:pPr>
    </w:p>
    <w:p w14:paraId="0C64EC96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16D4F8A8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0.295 / 100 = </w:t>
      </w:r>
      <w:r>
        <w:rPr>
          <w:rFonts w:ascii="Arial" w:hAnsi="Arial" w:cs="Arial"/>
          <w:b/>
          <w:color w:val="000000"/>
        </w:rPr>
        <w:t>0.000177</w:t>
      </w:r>
    </w:p>
    <w:p w14:paraId="0354076C" w14:textId="77777777" w:rsidR="00E95422" w:rsidRDefault="00E95422" w:rsidP="00E95422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0.0675 / 100 = </w:t>
      </w:r>
      <w:r>
        <w:rPr>
          <w:rFonts w:ascii="Arial" w:hAnsi="Arial" w:cs="Arial"/>
          <w:b/>
          <w:color w:val="000000"/>
        </w:rPr>
        <w:t>0.0000405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E95422" w14:paraId="0CE37C40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6B2A" w14:textId="77777777" w:rsidR="00E95422" w:rsidRDefault="00E9542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F531" w14:textId="77777777" w:rsidR="00E95422" w:rsidRDefault="00E9542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157D" w14:textId="77777777" w:rsidR="00E95422" w:rsidRDefault="00E9542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618F" w14:textId="77777777" w:rsidR="00E95422" w:rsidRDefault="00E95422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95422" w14:paraId="2F4470AE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59CD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C9F0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EC6E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158C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0.000177</w:t>
            </w:r>
          </w:p>
        </w:tc>
      </w:tr>
      <w:tr w:rsidR="00E95422" w14:paraId="42A290A4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8E5D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66BD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62A9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CCED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0.2138</w:t>
            </w:r>
          </w:p>
        </w:tc>
      </w:tr>
      <w:tr w:rsidR="00E95422" w14:paraId="617C48D8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6AC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CF2F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0ABA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5470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0.079</w:t>
            </w:r>
          </w:p>
        </w:tc>
      </w:tr>
      <w:tr w:rsidR="00E95422" w14:paraId="4DED4E81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5F8E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C9AA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5AFF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0.0002363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B31E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0.001033</w:t>
            </w:r>
          </w:p>
        </w:tc>
      </w:tr>
      <w:tr w:rsidR="00E95422" w14:paraId="5802467F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8514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1E6A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B3A8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0421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0.0003245</w:t>
            </w:r>
          </w:p>
        </w:tc>
      </w:tr>
      <w:tr w:rsidR="00E95422" w14:paraId="5FF5FEF1" w14:textId="77777777" w:rsidTr="00E9542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4E2D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FE99" w14:textId="77777777" w:rsidR="00E95422" w:rsidRDefault="00E9542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FCCB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969D" w14:textId="77777777" w:rsidR="00E95422" w:rsidRDefault="00E95422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0.000649</w:t>
            </w:r>
          </w:p>
        </w:tc>
      </w:tr>
    </w:tbl>
    <w:p w14:paraId="7B425D4E" w14:textId="77777777" w:rsidR="00E95422" w:rsidRDefault="00E95422" w:rsidP="00E95422">
      <w:pPr>
        <w:rPr>
          <w:color w:val="000000"/>
          <w:sz w:val="22"/>
        </w:rPr>
      </w:pPr>
    </w:p>
    <w:p w14:paraId="3C027FE8" w14:textId="77777777" w:rsidR="009F0475" w:rsidRDefault="009F0475" w:rsidP="008302A5">
      <w:pPr>
        <w:rPr>
          <w:b/>
          <w:i/>
          <w:color w:val="000000"/>
          <w:sz w:val="22"/>
        </w:rPr>
      </w:pPr>
    </w:p>
    <w:p w14:paraId="46F1C9D0" w14:textId="77777777" w:rsidR="00710FF8" w:rsidRDefault="00710FF8" w:rsidP="008302A5">
      <w:pPr>
        <w:rPr>
          <w:b/>
          <w:i/>
          <w:color w:val="000000"/>
          <w:sz w:val="22"/>
        </w:rPr>
      </w:pPr>
    </w:p>
    <w:p w14:paraId="44D804EF" w14:textId="77777777" w:rsidR="00710FF8" w:rsidRDefault="00710FF8" w:rsidP="00710FF8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 xml:space="preserve">Источник загрязнения № 6006. </w:t>
      </w:r>
      <w:proofErr w:type="spellStart"/>
      <w:r>
        <w:rPr>
          <w:rFonts w:ascii="Courier New" w:hAnsi="Courier New" w:cs="Courier New"/>
          <w:b/>
          <w:i/>
          <w:sz w:val="22"/>
          <w:szCs w:val="22"/>
        </w:rPr>
        <w:t>Неорганизован</w:t>
      </w:r>
      <w:proofErr w:type="spellEnd"/>
    </w:p>
    <w:p w14:paraId="2E420C88" w14:textId="77777777" w:rsidR="00710FF8" w:rsidRDefault="00710FF8" w:rsidP="00710FF8">
      <w:pPr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 xml:space="preserve">Источник выделения N 01, </w:t>
      </w:r>
      <w:proofErr w:type="spellStart"/>
      <w:r>
        <w:rPr>
          <w:rFonts w:ascii="Courier New" w:hAnsi="Courier New" w:cs="Courier New"/>
          <w:b/>
          <w:i/>
          <w:sz w:val="22"/>
          <w:szCs w:val="22"/>
        </w:rPr>
        <w:t>Нефтегазосепаратор</w:t>
      </w:r>
      <w:proofErr w:type="spellEnd"/>
      <w:r>
        <w:rPr>
          <w:rFonts w:ascii="Courier New" w:hAnsi="Courier New" w:cs="Courier New"/>
          <w:b/>
          <w:i/>
          <w:sz w:val="22"/>
          <w:szCs w:val="22"/>
        </w:rPr>
        <w:t xml:space="preserve"> НГС-1,0-1600 №1</w:t>
      </w:r>
    </w:p>
    <w:p w14:paraId="36E790BA" w14:textId="77777777" w:rsidR="00710FF8" w:rsidRDefault="00710FF8" w:rsidP="00710FF8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>Список литературы:</w:t>
      </w:r>
    </w:p>
    <w:p w14:paraId="6CA808CF" w14:textId="77777777" w:rsidR="00710FF8" w:rsidRDefault="00710FF8" w:rsidP="00710FF8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0566D3DB" w14:textId="77777777" w:rsidR="00710FF8" w:rsidRDefault="00710FF8" w:rsidP="00710FF8">
      <w:pPr>
        <w:rPr>
          <w:rFonts w:ascii="Courier New" w:hAnsi="Courier New"/>
          <w:b/>
          <w:color w:val="000000"/>
          <w:sz w:val="22"/>
          <w:szCs w:val="22"/>
        </w:rPr>
      </w:pPr>
    </w:p>
    <w:p w14:paraId="54DA2657" w14:textId="77777777" w:rsidR="00710FF8" w:rsidRDefault="00710FF8" w:rsidP="00710FF8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0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0"/>
        </w:rPr>
        <w:t xml:space="preserve">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1600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 </w:t>
      </w:r>
    </w:p>
    <w:p w14:paraId="4FFDB0C5" w14:textId="77777777" w:rsidR="00710FF8" w:rsidRDefault="00710FF8" w:rsidP="00710FF8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12.5</w:t>
      </w:r>
    </w:p>
    <w:p w14:paraId="52735540" w14:textId="77777777" w:rsidR="00710FF8" w:rsidRDefault="00710FF8" w:rsidP="00710FF8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2D9A505E" w14:textId="77777777" w:rsidR="00710FF8" w:rsidRDefault="00710FF8" w:rsidP="00710FF8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1409F101" w14:textId="77777777" w:rsidR="00710FF8" w:rsidRDefault="00710FF8" w:rsidP="00710FF8">
      <w:pPr>
        <w:rPr>
          <w:rFonts w:ascii="Arial" w:hAnsi="Arial" w:cs="Arial"/>
          <w:b/>
          <w:color w:val="000000"/>
          <w:szCs w:val="20"/>
        </w:rPr>
      </w:pPr>
      <w:r>
        <w:rPr>
          <w:b/>
          <w:i/>
          <w:color w:val="000000"/>
          <w:sz w:val="22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</w:t>
      </w:r>
      <w:proofErr w:type="gramStart"/>
      <w:r>
        <w:rPr>
          <w:b/>
          <w:i/>
          <w:color w:val="808080"/>
          <w:szCs w:val="20"/>
        </w:rPr>
        <w:t xml:space="preserve">= </w:t>
      </w:r>
      <w:r>
        <w:rPr>
          <w:b/>
          <w:color w:val="000000"/>
          <w:szCs w:val="20"/>
        </w:rPr>
        <w:t xml:space="preserve"> 0.004</w:t>
      </w:r>
      <w:proofErr w:type="gramEnd"/>
      <w:r>
        <w:rPr>
          <w:b/>
          <w:color w:val="000000"/>
          <w:szCs w:val="20"/>
        </w:rPr>
        <w:t xml:space="preserve"> * (1600 * 12.5/1011)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/0.35 = </w:t>
      </w:r>
      <w:r>
        <w:rPr>
          <w:rFonts w:ascii="Arial" w:hAnsi="Arial" w:cs="Arial"/>
          <w:b/>
          <w:color w:val="000000"/>
          <w:szCs w:val="20"/>
        </w:rPr>
        <w:t>0,124</w:t>
      </w:r>
    </w:p>
    <w:p w14:paraId="5C6F7872" w14:textId="77777777" w:rsidR="00710FF8" w:rsidRDefault="00710FF8" w:rsidP="00710FF8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710FF8" w14:paraId="33057910" w14:textId="77777777" w:rsidTr="009E709E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9963" w14:textId="77777777"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lastRenderedPageBreak/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3AFD" w14:textId="77777777"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D574" w14:textId="77777777"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78F0" w14:textId="77777777"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В. т/год</w:t>
            </w:r>
          </w:p>
        </w:tc>
      </w:tr>
      <w:tr w:rsidR="00B80434" w14:paraId="485E19D5" w14:textId="77777777" w:rsidTr="00B80434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279C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92D8" w14:textId="77777777" w:rsidR="00B80434" w:rsidRP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B80434">
              <w:rPr>
                <w:rFonts w:ascii="Courier New" w:hAnsi="Courier New" w:cs="Courier New"/>
                <w:color w:val="000000"/>
                <w:sz w:val="22"/>
                <w:szCs w:val="20"/>
              </w:rPr>
              <w:t>0,124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3606" w14:textId="77777777" w:rsidR="00B80434" w:rsidRP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B80434">
              <w:rPr>
                <w:rFonts w:ascii="Courier New" w:hAnsi="Courier New" w:cs="Courier New"/>
                <w:color w:val="000000"/>
                <w:sz w:val="22"/>
                <w:szCs w:val="20"/>
              </w:rPr>
              <w:t>0,034444444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3794" w14:textId="77777777" w:rsidR="00B80434" w:rsidRP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B80434">
              <w:rPr>
                <w:rFonts w:ascii="Courier New" w:hAnsi="Courier New" w:cs="Courier New"/>
                <w:color w:val="000000"/>
                <w:sz w:val="22"/>
                <w:szCs w:val="20"/>
              </w:rPr>
              <w:t>0,72912</w:t>
            </w:r>
          </w:p>
        </w:tc>
      </w:tr>
    </w:tbl>
    <w:p w14:paraId="5D11DDE3" w14:textId="77777777" w:rsidR="00710FF8" w:rsidRDefault="00710FF8" w:rsidP="00710FF8">
      <w:pPr>
        <w:jc w:val="center"/>
        <w:rPr>
          <w:rFonts w:ascii="Courier New" w:hAnsi="Courier New"/>
          <w:b/>
          <w:color w:val="000000"/>
          <w:sz w:val="22"/>
          <w:szCs w:val="22"/>
        </w:rPr>
      </w:pPr>
    </w:p>
    <w:p w14:paraId="117A41AF" w14:textId="77777777" w:rsidR="00710FF8" w:rsidRDefault="00710FF8" w:rsidP="00710FF8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513"/>
        <w:gridCol w:w="992"/>
        <w:gridCol w:w="1700"/>
        <w:gridCol w:w="1800"/>
      </w:tblGrid>
      <w:tr w:rsidR="00710FF8" w14:paraId="70BE753B" w14:textId="77777777" w:rsidTr="00710FF8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7F7D" w14:textId="77777777"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98A1" w14:textId="77777777"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Примесь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3780" w14:textId="77777777" w:rsidR="00710FF8" w:rsidRDefault="00710FF8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,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E945" w14:textId="77777777"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9F48" w14:textId="77777777" w:rsidR="00710FF8" w:rsidRDefault="00710FF8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т/период</w:t>
            </w:r>
          </w:p>
        </w:tc>
      </w:tr>
      <w:tr w:rsidR="00B80434" w14:paraId="71FBE47E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3DBC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0415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4551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С1-С5 (1502*)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FD1C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72,46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D5FD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0.024958444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C3B4E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0.528320352</w:t>
            </w:r>
          </w:p>
        </w:tc>
      </w:tr>
      <w:tr w:rsidR="00B80434" w14:paraId="332671C0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A8B6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088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С6-С10 (1503*)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8941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26,8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7960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0.009231111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D2DE5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0.19540416</w:t>
            </w:r>
          </w:p>
        </w:tc>
      </w:tr>
      <w:tr w:rsidR="00B80434" w14:paraId="1E402736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9822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0602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31D4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Бензол (64)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9E47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0B31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0.000120556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24B50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0.00255192</w:t>
            </w:r>
          </w:p>
        </w:tc>
      </w:tr>
      <w:tr w:rsidR="00B80434" w14:paraId="369D3F8F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12B8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0621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D6FD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Метилбензол (349)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7FF3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7786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7.57778E-05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E3F3F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0.001604064</w:t>
            </w:r>
          </w:p>
        </w:tc>
      </w:tr>
      <w:tr w:rsidR="00B80434" w14:paraId="1D40442C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2B76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37E5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Диметилбензол (смесь о-, м-, п- изомеров) (203)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007E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B35F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3.78889E-05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215EE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0.000802032</w:t>
            </w:r>
          </w:p>
        </w:tc>
      </w:tr>
      <w:tr w:rsidR="00B80434" w14:paraId="2E782933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1770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0333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FA27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) (518)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9B89" w14:textId="77777777" w:rsidR="00B80434" w:rsidRDefault="00B80434" w:rsidP="00B80434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A9DE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2.06667E-05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06DFB" w14:textId="77777777" w:rsidR="00B80434" w:rsidRDefault="00B80434" w:rsidP="00B80434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0.000437472</w:t>
            </w:r>
          </w:p>
        </w:tc>
      </w:tr>
    </w:tbl>
    <w:p w14:paraId="52D15C79" w14:textId="77777777" w:rsidR="00710FF8" w:rsidRPr="008302A5" w:rsidRDefault="00710FF8" w:rsidP="008302A5">
      <w:pPr>
        <w:rPr>
          <w:b/>
          <w:i/>
          <w:color w:val="000000"/>
          <w:sz w:val="22"/>
        </w:rPr>
      </w:pPr>
    </w:p>
    <w:p w14:paraId="44D56AB8" w14:textId="77777777" w:rsidR="008302A5" w:rsidRPr="008302A5" w:rsidRDefault="008302A5" w:rsidP="008302A5">
      <w:pPr>
        <w:rPr>
          <w:b/>
          <w:i/>
          <w:color w:val="000000"/>
          <w:sz w:val="22"/>
        </w:rPr>
      </w:pPr>
    </w:p>
    <w:p w14:paraId="4A6BE9BD" w14:textId="77777777"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6007.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28F2C9C9" w14:textId="77777777"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выделения N 01, </w:t>
      </w:r>
      <w:proofErr w:type="spellStart"/>
      <w:r>
        <w:rPr>
          <w:rFonts w:ascii="Courier New" w:hAnsi="Courier New" w:cs="Courier New"/>
          <w:b/>
          <w:i/>
        </w:rPr>
        <w:t>Нефтегазосепаратор</w:t>
      </w:r>
      <w:proofErr w:type="spellEnd"/>
      <w:r>
        <w:rPr>
          <w:rFonts w:ascii="Courier New" w:hAnsi="Courier New" w:cs="Courier New"/>
          <w:b/>
          <w:i/>
        </w:rPr>
        <w:t xml:space="preserve"> НГС-1,0-1600 №2</w:t>
      </w:r>
    </w:p>
    <w:p w14:paraId="0533DA7F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>Список литературы:</w:t>
      </w:r>
    </w:p>
    <w:p w14:paraId="3151EFA3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2F630E37" w14:textId="77777777"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14:paraId="06253132" w14:textId="77777777" w:rsidR="009E709E" w:rsidRDefault="009E709E" w:rsidP="009E709E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0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0"/>
        </w:rPr>
        <w:t xml:space="preserve">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1600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 </w:t>
      </w:r>
    </w:p>
    <w:p w14:paraId="5BDCFD24" w14:textId="77777777" w:rsidR="009E709E" w:rsidRDefault="009E709E" w:rsidP="009E709E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12.5</w:t>
      </w:r>
    </w:p>
    <w:p w14:paraId="47E82DD6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313349D4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17A410C0" w14:textId="77777777" w:rsidR="009E709E" w:rsidRDefault="009E709E" w:rsidP="009E709E">
      <w:pPr>
        <w:rPr>
          <w:rFonts w:ascii="Arial" w:hAnsi="Arial" w:cs="Arial"/>
          <w:b/>
          <w:color w:val="000000"/>
          <w:szCs w:val="20"/>
        </w:rPr>
      </w:pPr>
      <w:r>
        <w:rPr>
          <w:b/>
          <w:i/>
          <w:color w:val="000000"/>
          <w:sz w:val="22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</w:t>
      </w:r>
      <w:proofErr w:type="gramStart"/>
      <w:r>
        <w:rPr>
          <w:b/>
          <w:i/>
          <w:color w:val="808080"/>
          <w:szCs w:val="20"/>
        </w:rPr>
        <w:t xml:space="preserve">= </w:t>
      </w:r>
      <w:r>
        <w:rPr>
          <w:b/>
          <w:color w:val="000000"/>
          <w:szCs w:val="20"/>
        </w:rPr>
        <w:t xml:space="preserve"> 0.004</w:t>
      </w:r>
      <w:proofErr w:type="gramEnd"/>
      <w:r>
        <w:rPr>
          <w:b/>
          <w:color w:val="000000"/>
          <w:szCs w:val="20"/>
        </w:rPr>
        <w:t xml:space="preserve"> * (1600 * 12.5/1011)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/0.35 = </w:t>
      </w:r>
      <w:r>
        <w:rPr>
          <w:rFonts w:ascii="Arial" w:hAnsi="Arial" w:cs="Arial"/>
          <w:b/>
          <w:color w:val="000000"/>
          <w:szCs w:val="20"/>
        </w:rPr>
        <w:t>0,124</w:t>
      </w:r>
    </w:p>
    <w:p w14:paraId="0C235B36" w14:textId="77777777" w:rsidR="00D573AC" w:rsidRDefault="009E709E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 w:rsidR="00D573AC">
        <w:rPr>
          <w:rFonts w:ascii="Courier New" w:hAnsi="Courier New"/>
          <w:color w:val="000000"/>
          <w:sz w:val="22"/>
          <w:szCs w:val="22"/>
        </w:rPr>
        <w:t xml:space="preserve"> </w:t>
      </w:r>
    </w:p>
    <w:p w14:paraId="436EE8B4" w14:textId="77777777" w:rsidR="001F085E" w:rsidRDefault="001F085E" w:rsidP="001F085E">
      <w:pPr>
        <w:rPr>
          <w:rFonts w:ascii="Courier New" w:hAnsi="Courier New"/>
          <w:color w:val="000000"/>
          <w:sz w:val="22"/>
          <w:szCs w:val="22"/>
        </w:rPr>
      </w:pP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1F085E" w14:paraId="2D5A73FB" w14:textId="77777777" w:rsidTr="001A59F1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232D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2A65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559C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113E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В. т/год</w:t>
            </w:r>
          </w:p>
        </w:tc>
      </w:tr>
      <w:tr w:rsidR="001F085E" w14:paraId="43EECB2D" w14:textId="77777777" w:rsidTr="001A59F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32B6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3162" w14:textId="77777777" w:rsidR="001F085E" w:rsidRPr="00B80434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B80434">
              <w:rPr>
                <w:rFonts w:ascii="Courier New" w:hAnsi="Courier New" w:cs="Courier New"/>
                <w:color w:val="000000"/>
                <w:sz w:val="22"/>
                <w:szCs w:val="20"/>
              </w:rPr>
              <w:t>0,124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3819" w14:textId="77777777" w:rsidR="001F085E" w:rsidRPr="00B80434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B80434">
              <w:rPr>
                <w:rFonts w:ascii="Courier New" w:hAnsi="Courier New" w:cs="Courier New"/>
                <w:color w:val="000000"/>
                <w:sz w:val="22"/>
                <w:szCs w:val="20"/>
              </w:rPr>
              <w:t>0,034444444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EA1B" w14:textId="77777777" w:rsidR="001F085E" w:rsidRPr="00B80434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B80434">
              <w:rPr>
                <w:rFonts w:ascii="Courier New" w:hAnsi="Courier New" w:cs="Courier New"/>
                <w:color w:val="000000"/>
                <w:sz w:val="22"/>
                <w:szCs w:val="20"/>
              </w:rPr>
              <w:t>0,72912</w:t>
            </w:r>
          </w:p>
        </w:tc>
      </w:tr>
    </w:tbl>
    <w:p w14:paraId="3AF54E1F" w14:textId="77777777" w:rsidR="001F085E" w:rsidRDefault="001F085E" w:rsidP="001F085E">
      <w:pPr>
        <w:jc w:val="center"/>
        <w:rPr>
          <w:rFonts w:ascii="Courier New" w:hAnsi="Courier New"/>
          <w:b/>
          <w:color w:val="000000"/>
          <w:sz w:val="22"/>
          <w:szCs w:val="22"/>
        </w:rPr>
      </w:pPr>
    </w:p>
    <w:p w14:paraId="6FC2CDC1" w14:textId="77777777" w:rsidR="001F085E" w:rsidRDefault="001F085E" w:rsidP="001F085E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513"/>
        <w:gridCol w:w="992"/>
        <w:gridCol w:w="1700"/>
        <w:gridCol w:w="1800"/>
      </w:tblGrid>
      <w:tr w:rsidR="001F085E" w14:paraId="338F68A6" w14:textId="77777777" w:rsidTr="001A59F1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64CB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8701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Примесь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013C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,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4CC3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B93F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т/период</w:t>
            </w:r>
          </w:p>
        </w:tc>
      </w:tr>
      <w:tr w:rsidR="001F085E" w14:paraId="4B4B51B5" w14:textId="77777777" w:rsidTr="001A59F1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C1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0415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C198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С1-С5 (1502*)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8BC7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72,46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4DE6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0.024958444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54D17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0.528320352</w:t>
            </w:r>
          </w:p>
        </w:tc>
      </w:tr>
      <w:tr w:rsidR="001F085E" w14:paraId="43E8C3EC" w14:textId="77777777" w:rsidTr="001A59F1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6B3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DEE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С6-С10 (1503*)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F77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26,8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6924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0.009231111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D61AB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0.19540416</w:t>
            </w:r>
          </w:p>
        </w:tc>
      </w:tr>
      <w:tr w:rsidR="001F085E" w14:paraId="2508A0FE" w14:textId="77777777" w:rsidTr="001A59F1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16A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0602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611B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Бензол (64)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317D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325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0.000120556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9358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0.00255192</w:t>
            </w:r>
          </w:p>
        </w:tc>
      </w:tr>
      <w:tr w:rsidR="001F085E" w14:paraId="0CECF5DD" w14:textId="77777777" w:rsidTr="001A59F1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F548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0621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B02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Метилбензол (349)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E90B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FDC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7.57778E-05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95ACC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0.001604064</w:t>
            </w:r>
          </w:p>
        </w:tc>
      </w:tr>
      <w:tr w:rsidR="001F085E" w14:paraId="18CA72C0" w14:textId="77777777" w:rsidTr="001A59F1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EA2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2C2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Диметилбензол (смесь о-, м-, п- изомеров) (203)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0D05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306A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3.78889E-05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023C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0.000802032</w:t>
            </w:r>
          </w:p>
        </w:tc>
      </w:tr>
      <w:tr w:rsidR="001F085E" w14:paraId="29884679" w14:textId="77777777" w:rsidTr="001A59F1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0EC38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0333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EA3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) (518)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A4B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941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2.06667E-05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F1B54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0.000437472</w:t>
            </w:r>
          </w:p>
        </w:tc>
      </w:tr>
    </w:tbl>
    <w:p w14:paraId="6C046B71" w14:textId="77777777" w:rsidR="008302A5" w:rsidRPr="008302A5" w:rsidRDefault="008302A5" w:rsidP="008302A5">
      <w:pPr>
        <w:rPr>
          <w:b/>
          <w:i/>
          <w:color w:val="000000"/>
          <w:sz w:val="22"/>
        </w:rPr>
      </w:pPr>
    </w:p>
    <w:p w14:paraId="009AC5F1" w14:textId="77777777" w:rsidR="009E709E" w:rsidRDefault="009E709E" w:rsidP="009E709E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загрязнения № 6008, </w:t>
      </w:r>
      <w:proofErr w:type="spellStart"/>
      <w:r>
        <w:rPr>
          <w:rFonts w:ascii="Courier New" w:hAnsi="Courier New"/>
          <w:b/>
          <w:i/>
          <w:color w:val="000000"/>
        </w:rPr>
        <w:t>Неорганизован</w:t>
      </w:r>
      <w:proofErr w:type="spellEnd"/>
    </w:p>
    <w:p w14:paraId="4CA853A4" w14:textId="77777777" w:rsidR="009E709E" w:rsidRDefault="009E709E" w:rsidP="009E709E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выделения N 01, Факельный сепаратор НГС-1,6-1200 </w:t>
      </w:r>
    </w:p>
    <w:p w14:paraId="709D910B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67D24FD3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"Сборник методик по расчету выбросов вредных в атмосферу различными производствами", Алматы. 1996 г. расчеты по п.5.2.1.</w:t>
      </w:r>
    </w:p>
    <w:p w14:paraId="0A4D432C" w14:textId="77777777"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14:paraId="5116A994" w14:textId="77777777" w:rsidR="009E709E" w:rsidRDefault="009E709E" w:rsidP="009E709E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12000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6D746E40" w14:textId="77777777"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 сепаратора,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6.3</w:t>
      </w:r>
    </w:p>
    <w:p w14:paraId="26B68523" w14:textId="77777777"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Температура, К, </w:t>
      </w:r>
      <w:r>
        <w:rPr>
          <w:b/>
          <w:i/>
          <w:color w:val="000000"/>
          <w:sz w:val="22"/>
          <w:szCs w:val="22"/>
        </w:rPr>
        <w:t xml:space="preserve">Т – </w:t>
      </w:r>
      <w:r>
        <w:rPr>
          <w:rFonts w:ascii="Arial" w:hAnsi="Arial" w:cs="Arial"/>
          <w:b/>
          <w:color w:val="000000"/>
          <w:sz w:val="22"/>
          <w:szCs w:val="22"/>
        </w:rPr>
        <w:t>300</w:t>
      </w:r>
    </w:p>
    <w:p w14:paraId="431E5B2B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Средняя молекулярная масса газа, г/моль, </w:t>
      </w:r>
      <w:proofErr w:type="spellStart"/>
      <w:r>
        <w:rPr>
          <w:b/>
          <w:i/>
          <w:color w:val="000000"/>
          <w:sz w:val="22"/>
          <w:szCs w:val="22"/>
        </w:rPr>
        <w:t>Мп</w:t>
      </w:r>
      <w:proofErr w:type="spellEnd"/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22,83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7E9C5716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кг/час, по формуле (5.29) </w:t>
      </w:r>
    </w:p>
    <w:p w14:paraId="4EC5D85C" w14:textId="77777777"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0.037 * (Р</w:t>
      </w:r>
      <w:r>
        <w:rPr>
          <w:b/>
          <w:i/>
          <w:color w:val="808080"/>
          <w:sz w:val="22"/>
          <w:szCs w:val="22"/>
          <w:lang w:val="en-US"/>
        </w:rPr>
        <w:t>V</w:t>
      </w:r>
      <w:r w:rsidRPr="00C65870">
        <w:rPr>
          <w:b/>
          <w:i/>
          <w:color w:val="808080"/>
          <w:sz w:val="22"/>
          <w:szCs w:val="22"/>
          <w:vertAlign w:val="superscript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*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808080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</w:rPr>
              <m:t>M</m:t>
            </m:r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</w:rPr>
              <m:t>/</m:t>
            </m:r>
            <m:r>
              <m:rPr>
                <m:sty m:val="bi"/>
              </m:rPr>
              <w:rPr>
                <w:rFonts w:ascii="Cambria Math" w:hAnsi="Cambria Math"/>
                <w:color w:val="808080"/>
                <w:sz w:val="22"/>
                <w:szCs w:val="22"/>
                <w:lang w:val="en-US"/>
              </w:rPr>
              <m:t>T</m:t>
            </m:r>
          </m:e>
        </m:rad>
      </m:oMath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0.037</w:t>
      </w:r>
      <w:proofErr w:type="gramEnd"/>
      <w:r>
        <w:rPr>
          <w:b/>
          <w:color w:val="000000"/>
          <w:sz w:val="22"/>
          <w:szCs w:val="22"/>
        </w:rPr>
        <w:t xml:space="preserve"> * (12000 * 6.3/1011)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>*</w:t>
      </w:r>
      <m:oMath>
        <m:rad>
          <m:radPr>
            <m:degHide m:val="1"/>
            <m:ctrlPr>
              <w:rPr>
                <w:rFonts w:ascii="Cambria Math" w:hAnsi="Cambria Math"/>
                <w:b/>
                <w:color w:val="000000"/>
                <w:sz w:val="22"/>
                <w:szCs w:val="2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color w:val="000000"/>
                <w:sz w:val="22"/>
                <w:szCs w:val="22"/>
              </w:rPr>
              <m:t>22.83</m:t>
            </m:r>
            <m:r>
              <m:rPr>
                <m:sty m:val="b"/>
              </m:rPr>
              <w:rPr>
                <w:rFonts w:ascii="Cambria Math"/>
                <w:color w:val="000000"/>
                <w:sz w:val="22"/>
                <w:szCs w:val="22"/>
              </w:rPr>
              <m:t>/</m:t>
            </m:r>
            <m:r>
              <m:rPr>
                <m:sty m:val="b"/>
              </m:rPr>
              <w:rPr>
                <w:rFonts w:ascii="Cambria Math" w:hAnsi="Cambria Math"/>
                <w:color w:val="000000"/>
                <w:sz w:val="22"/>
                <w:szCs w:val="22"/>
              </w:rPr>
              <m:t>300</m:t>
            </m:r>
          </m:e>
        </m:rad>
      </m:oMath>
      <w:r>
        <w:rPr>
          <w:b/>
          <w:color w:val="000000"/>
          <w:sz w:val="22"/>
          <w:szCs w:val="22"/>
        </w:rPr>
        <w:t xml:space="preserve"> = </w:t>
      </w:r>
      <w:r>
        <w:rPr>
          <w:rFonts w:ascii="Arial" w:hAnsi="Arial" w:cs="Arial"/>
          <w:b/>
          <w:color w:val="000000"/>
          <w:sz w:val="22"/>
          <w:szCs w:val="22"/>
        </w:rPr>
        <w:t>0,3220</w:t>
      </w:r>
    </w:p>
    <w:p w14:paraId="170A1485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9E709E" w14:paraId="22994A58" w14:textId="77777777" w:rsidTr="009E709E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F6A6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3152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E9BD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AE0E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06144C0F" w14:textId="77777777" w:rsidTr="001F085E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E42A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0310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548E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0,089444444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99F6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1,89336</w:t>
            </w:r>
          </w:p>
        </w:tc>
      </w:tr>
    </w:tbl>
    <w:p w14:paraId="53B69F2F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</w:p>
    <w:p w14:paraId="2005AFB5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371"/>
        <w:gridCol w:w="1134"/>
        <w:gridCol w:w="1700"/>
        <w:gridCol w:w="1800"/>
      </w:tblGrid>
      <w:tr w:rsidR="009E709E" w14:paraId="19CE9E2A" w14:textId="77777777" w:rsidTr="009E709E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803C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2A3B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E843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.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091D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6EE9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7ADFF79E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699B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298F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Углеводороды предельные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1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-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535F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85,76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709A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0.076707556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09EFB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1.623745536</w:t>
            </w:r>
          </w:p>
        </w:tc>
      </w:tr>
      <w:tr w:rsidR="001F085E" w14:paraId="63161C3C" w14:textId="77777777" w:rsidTr="00667F29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72F0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5BD9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Углеводороды предельные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6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– 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54A6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1,1803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1C5A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0.001055713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7D71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0.022347328</w:t>
            </w:r>
          </w:p>
        </w:tc>
      </w:tr>
      <w:tr w:rsidR="001F085E" w14:paraId="0A8E3AE0" w14:textId="77777777" w:rsidTr="00667F29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0EE0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1715</w:t>
            </w:r>
          </w:p>
        </w:tc>
        <w:tc>
          <w:tcPr>
            <w:tcW w:w="4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827D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Метантиол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CA74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0,0023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A434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2.05722E-06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20D1E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4.35473E-05</w:t>
            </w:r>
          </w:p>
        </w:tc>
      </w:tr>
    </w:tbl>
    <w:p w14:paraId="0D756A56" w14:textId="77777777" w:rsidR="009E709E" w:rsidRDefault="009E709E" w:rsidP="009E709E">
      <w:pPr>
        <w:rPr>
          <w:rFonts w:ascii="Courier New" w:hAnsi="Courier New" w:cs="Courier New"/>
          <w:color w:val="000000"/>
          <w:sz w:val="22"/>
        </w:rPr>
      </w:pPr>
    </w:p>
    <w:p w14:paraId="6C7D193D" w14:textId="77777777" w:rsidR="009E709E" w:rsidRDefault="009E709E" w:rsidP="009E709E">
      <w:pPr>
        <w:rPr>
          <w:rFonts w:ascii="Courier New" w:hAnsi="Courier New" w:cs="Courier New"/>
          <w:color w:val="000000"/>
          <w:sz w:val="22"/>
        </w:rPr>
      </w:pPr>
    </w:p>
    <w:p w14:paraId="163E3B9D" w14:textId="77777777"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6009.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6C81B2A6" w14:textId="77777777"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ДЕ-1</w:t>
      </w:r>
    </w:p>
    <w:p w14:paraId="46AF887C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5713D264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2E7B1BE6" w14:textId="77777777"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14:paraId="43EA0AAA" w14:textId="77777777" w:rsidR="009E709E" w:rsidRDefault="009E709E" w:rsidP="009E709E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04A7F9DF" w14:textId="77777777"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14:paraId="3B2998E2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45DAEAC5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7A6D6B25" w14:textId="77777777" w:rsidR="009E709E" w:rsidRDefault="009E709E" w:rsidP="009E709E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14:paraId="52B453A4" w14:textId="77777777" w:rsidR="009E709E" w:rsidRDefault="009E709E" w:rsidP="009E709E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9E709E" w14:paraId="57C47343" w14:textId="77777777" w:rsidTr="009E709E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550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1CFF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0ABA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3BDD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62614479" w14:textId="77777777" w:rsidTr="001F085E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B359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B274A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0014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A999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0,657656244</w:t>
            </w:r>
          </w:p>
        </w:tc>
      </w:tr>
    </w:tbl>
    <w:p w14:paraId="488CB364" w14:textId="77777777" w:rsidR="009E709E" w:rsidRDefault="009E709E" w:rsidP="009E709E">
      <w:pPr>
        <w:rPr>
          <w:rFonts w:ascii="Courier New" w:hAnsi="Courier New"/>
          <w:b/>
          <w:color w:val="000000"/>
          <w:sz w:val="22"/>
          <w:szCs w:val="22"/>
        </w:rPr>
      </w:pPr>
    </w:p>
    <w:p w14:paraId="58CAF093" w14:textId="77777777" w:rsidR="009E709E" w:rsidRDefault="009E709E" w:rsidP="009E709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9E709E" w14:paraId="5CAAF973" w14:textId="77777777" w:rsidTr="009E709E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0ACB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1451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49F5" w14:textId="77777777" w:rsidR="009E709E" w:rsidRDefault="009E709E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1060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FA96" w14:textId="77777777" w:rsidR="009E709E" w:rsidRDefault="009E709E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704A3A06" w14:textId="77777777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A05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A21B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B9CE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DF11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50BE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0.476537714</w:t>
            </w:r>
          </w:p>
        </w:tc>
      </w:tr>
      <w:tr w:rsidR="001F085E" w14:paraId="0BB1E2E4" w14:textId="77777777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F070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E70F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F347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D9EA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A7DF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0.176251873</w:t>
            </w:r>
          </w:p>
        </w:tc>
      </w:tr>
      <w:tr w:rsidR="001F085E" w14:paraId="0A50B9D1" w14:textId="77777777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063E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41F5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07C8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4AD7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BE303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0.002301797</w:t>
            </w:r>
          </w:p>
        </w:tc>
      </w:tr>
      <w:tr w:rsidR="001F085E" w14:paraId="579C35A3" w14:textId="77777777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4497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4181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B3E1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7330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AD7F9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0.001446844</w:t>
            </w:r>
          </w:p>
        </w:tc>
      </w:tr>
      <w:tr w:rsidR="001F085E" w14:paraId="46EEAC63" w14:textId="77777777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8150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9E66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7BB5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A1A1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74CEC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0.000723422</w:t>
            </w:r>
          </w:p>
        </w:tc>
      </w:tr>
      <w:tr w:rsidR="001F085E" w14:paraId="410790D2" w14:textId="77777777" w:rsidTr="00667F2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23B6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D7A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5B6C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30BA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51807" w14:textId="77777777" w:rsidR="001F085E" w:rsidRDefault="001F085E" w:rsidP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0.000394594</w:t>
            </w:r>
          </w:p>
        </w:tc>
      </w:tr>
    </w:tbl>
    <w:p w14:paraId="5A4B9EAE" w14:textId="77777777" w:rsidR="009E709E" w:rsidRDefault="008302A5" w:rsidP="008302A5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2213639C" w14:textId="77777777"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6010.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5CE12ED0" w14:textId="77777777"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ДЕ-2</w:t>
      </w:r>
    </w:p>
    <w:p w14:paraId="45CDC4EB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02083FAB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lastRenderedPageBreak/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117F43DD" w14:textId="77777777"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14:paraId="5A5B265D" w14:textId="77777777"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75DBADA6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14:paraId="07A1C0C7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636D555A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74704D56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14:paraId="1353CED0" w14:textId="77777777" w:rsidR="00D573AC" w:rsidRDefault="00667F29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  <w:r w:rsidR="00D573AC">
        <w:rPr>
          <w:b/>
          <w:color w:val="000000"/>
          <w:szCs w:val="20"/>
        </w:rPr>
        <w:t xml:space="preserve"> </w:t>
      </w:r>
      <w:r w:rsidR="00D573AC"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1F085E" w14:paraId="2D4C08F1" w14:textId="77777777" w:rsidTr="001A59F1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AAB4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6427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FED0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58D0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0B5370F5" w14:textId="77777777" w:rsidTr="001A59F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D62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840E8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E5D7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2F9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0,657656244</w:t>
            </w:r>
          </w:p>
        </w:tc>
      </w:tr>
    </w:tbl>
    <w:p w14:paraId="1B210F18" w14:textId="77777777" w:rsidR="001F085E" w:rsidRDefault="001F085E" w:rsidP="001F085E">
      <w:pPr>
        <w:rPr>
          <w:rFonts w:ascii="Courier New" w:hAnsi="Courier New"/>
          <w:b/>
          <w:color w:val="000000"/>
          <w:sz w:val="22"/>
          <w:szCs w:val="22"/>
        </w:rPr>
      </w:pPr>
    </w:p>
    <w:p w14:paraId="5E4CC603" w14:textId="77777777" w:rsidR="001F085E" w:rsidRDefault="001F085E" w:rsidP="001F085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1F085E" w14:paraId="2A04A230" w14:textId="77777777" w:rsidTr="001A59F1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4711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392E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8A07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131A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76C7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272F1726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C28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E27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F5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CFE8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6B372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0.476537714</w:t>
            </w:r>
          </w:p>
        </w:tc>
      </w:tr>
      <w:tr w:rsidR="001F085E" w14:paraId="73DE2823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D48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78E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5BE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D3C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86742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0.176251873</w:t>
            </w:r>
          </w:p>
        </w:tc>
      </w:tr>
      <w:tr w:rsidR="001F085E" w14:paraId="712CCA81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CCC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2D07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5DB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8FE5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309E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0.002301797</w:t>
            </w:r>
          </w:p>
        </w:tc>
      </w:tr>
      <w:tr w:rsidR="001F085E" w14:paraId="5006785C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9E0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C41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8E9D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DD1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ED8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0.001446844</w:t>
            </w:r>
          </w:p>
        </w:tc>
      </w:tr>
      <w:tr w:rsidR="001F085E" w14:paraId="56B41CB7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483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94A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1A9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EEFE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2304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0.000723422</w:t>
            </w:r>
          </w:p>
        </w:tc>
      </w:tr>
      <w:tr w:rsidR="001F085E" w14:paraId="586A0DD8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8666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E2CD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B3F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7D8B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0188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0.000394594</w:t>
            </w:r>
          </w:p>
        </w:tc>
      </w:tr>
    </w:tbl>
    <w:p w14:paraId="77A1FBA5" w14:textId="77777777" w:rsidR="001F085E" w:rsidRDefault="001F085E" w:rsidP="001F085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1C3FE387" w14:textId="77777777"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5A086BD0" w14:textId="77777777" w:rsidR="009E709E" w:rsidRDefault="006A3DEE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101CE621" w14:textId="77777777"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6011.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3FB5321E" w14:textId="77777777"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ДЕ-3</w:t>
      </w:r>
    </w:p>
    <w:p w14:paraId="2550703B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19EE5E47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68A39146" w14:textId="77777777"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14:paraId="66090F35" w14:textId="77777777"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049949DC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14:paraId="07B33C17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0214F68E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794361E6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14:paraId="290FBD3A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14:paraId="5BDB309C" w14:textId="77777777" w:rsidR="00D573AC" w:rsidRDefault="00D573AC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1F085E" w14:paraId="64A71820" w14:textId="77777777" w:rsidTr="001A59F1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C903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20A1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7E3C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81AF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60D9BAEB" w14:textId="77777777" w:rsidTr="001A59F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5FB5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5AC05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3308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6D0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0,657656244</w:t>
            </w:r>
          </w:p>
        </w:tc>
      </w:tr>
    </w:tbl>
    <w:p w14:paraId="1BE4B75E" w14:textId="77777777" w:rsidR="001F085E" w:rsidRDefault="001F085E" w:rsidP="001F085E">
      <w:pPr>
        <w:rPr>
          <w:rFonts w:ascii="Courier New" w:hAnsi="Courier New"/>
          <w:b/>
          <w:color w:val="000000"/>
          <w:sz w:val="22"/>
          <w:szCs w:val="22"/>
        </w:rPr>
      </w:pPr>
    </w:p>
    <w:p w14:paraId="305B5D80" w14:textId="77777777" w:rsidR="001F085E" w:rsidRDefault="001F085E" w:rsidP="001F085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1F085E" w14:paraId="528ACF05" w14:textId="77777777" w:rsidTr="001A59F1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D4DC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E234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960B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03D4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C224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1C9E74C3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DAE5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422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DC0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016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6D3F6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0.476537714</w:t>
            </w:r>
          </w:p>
        </w:tc>
      </w:tr>
      <w:tr w:rsidR="001F085E" w14:paraId="08C439EB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220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269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7A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C50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AC2E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0.176251873</w:t>
            </w:r>
          </w:p>
        </w:tc>
      </w:tr>
      <w:tr w:rsidR="001F085E" w14:paraId="6C3C18EE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949B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ECE7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37A7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E46C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6EC82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0.002301797</w:t>
            </w:r>
          </w:p>
        </w:tc>
      </w:tr>
      <w:tr w:rsidR="001F085E" w14:paraId="5413FE46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5D4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EED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9E1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D45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1BED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0.001446844</w:t>
            </w:r>
          </w:p>
        </w:tc>
      </w:tr>
      <w:tr w:rsidR="001F085E" w14:paraId="1D0A59AF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A30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87C8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D2A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559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A3E7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0.000723422</w:t>
            </w:r>
          </w:p>
        </w:tc>
      </w:tr>
      <w:tr w:rsidR="001F085E" w14:paraId="4A0E12C1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3FE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6226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034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97F9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4109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0.000394594</w:t>
            </w:r>
          </w:p>
        </w:tc>
      </w:tr>
    </w:tbl>
    <w:p w14:paraId="18F2470A" w14:textId="77777777" w:rsidR="001F085E" w:rsidRDefault="001F085E" w:rsidP="001F085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219C04B4" w14:textId="77777777"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796D3E76" w14:textId="77777777" w:rsidR="009E709E" w:rsidRPr="00ED10E0" w:rsidRDefault="00ED10E0" w:rsidP="00ED10E0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</w:t>
      </w:r>
    </w:p>
    <w:p w14:paraId="6F02233C" w14:textId="77777777"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6012.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400EA411" w14:textId="77777777"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ДЕ-4</w:t>
      </w:r>
    </w:p>
    <w:p w14:paraId="0CB8EFFA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2DDB0E75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47C660AA" w14:textId="77777777"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14:paraId="20774283" w14:textId="77777777"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1A3F4C85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14:paraId="09675540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5C3E1DF0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560F6809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14:paraId="28171808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14:paraId="1901C0ED" w14:textId="77777777" w:rsidR="00D573AC" w:rsidRDefault="00D573AC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1F085E" w14:paraId="797ADD61" w14:textId="77777777" w:rsidTr="001A59F1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0BA7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F16A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5124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9F8E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5BB1699A" w14:textId="77777777" w:rsidTr="001A59F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C76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E7DB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66BE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71E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0,657656244</w:t>
            </w:r>
          </w:p>
        </w:tc>
      </w:tr>
    </w:tbl>
    <w:p w14:paraId="402D20DF" w14:textId="77777777" w:rsidR="001F085E" w:rsidRDefault="001F085E" w:rsidP="001F085E">
      <w:pPr>
        <w:rPr>
          <w:rFonts w:ascii="Courier New" w:hAnsi="Courier New"/>
          <w:b/>
          <w:color w:val="000000"/>
          <w:sz w:val="22"/>
          <w:szCs w:val="22"/>
        </w:rPr>
      </w:pPr>
    </w:p>
    <w:p w14:paraId="1E52E261" w14:textId="77777777" w:rsidR="001F085E" w:rsidRDefault="001F085E" w:rsidP="001F085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1F085E" w14:paraId="3B71BC70" w14:textId="77777777" w:rsidTr="001A59F1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7522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87A6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AD2B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177F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4AE9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7E5CF79B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EED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023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276F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9D0D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8B963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0.476537714</w:t>
            </w:r>
          </w:p>
        </w:tc>
      </w:tr>
      <w:tr w:rsidR="001F085E" w14:paraId="37CBFE80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040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B3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266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9062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6F96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0.176251873</w:t>
            </w:r>
          </w:p>
        </w:tc>
      </w:tr>
      <w:tr w:rsidR="001F085E" w14:paraId="29EF50D8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52E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896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858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D7AC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B963C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0.002301797</w:t>
            </w:r>
          </w:p>
        </w:tc>
      </w:tr>
      <w:tr w:rsidR="001F085E" w14:paraId="172E7173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3F2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2025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2F3D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247B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5D0C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0.001446844</w:t>
            </w:r>
          </w:p>
        </w:tc>
      </w:tr>
      <w:tr w:rsidR="001F085E" w14:paraId="02F4E8CF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055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EBA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A5C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946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9C74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0.000723422</w:t>
            </w:r>
          </w:p>
        </w:tc>
      </w:tr>
      <w:tr w:rsidR="001F085E" w14:paraId="7766E2FA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F87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8CC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64B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0CF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A777E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0.000394594</w:t>
            </w:r>
          </w:p>
        </w:tc>
      </w:tr>
    </w:tbl>
    <w:p w14:paraId="411E9897" w14:textId="77777777" w:rsidR="001F085E" w:rsidRDefault="001F085E" w:rsidP="001F085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4DD0B7CA" w14:textId="77777777" w:rsidR="00ED10E0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5B279F8A" w14:textId="77777777" w:rsidR="00667F29" w:rsidRDefault="00ED10E0" w:rsidP="00ED10E0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</w:t>
      </w:r>
      <w:r w:rsidR="00667F29" w:rsidRPr="008302A5">
        <w:rPr>
          <w:b/>
          <w:color w:val="000000"/>
          <w:sz w:val="28"/>
        </w:rPr>
        <w:t xml:space="preserve">          </w:t>
      </w:r>
    </w:p>
    <w:p w14:paraId="1A206533" w14:textId="77777777" w:rsidR="009E709E" w:rsidRDefault="009E709E" w:rsidP="009E709E">
      <w:pPr>
        <w:rPr>
          <w:b/>
          <w:color w:val="000000"/>
          <w:sz w:val="28"/>
        </w:rPr>
      </w:pPr>
    </w:p>
    <w:p w14:paraId="67D716DD" w14:textId="77777777" w:rsidR="009E709E" w:rsidRDefault="009E709E" w:rsidP="009E709E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6013.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4195051C" w14:textId="77777777" w:rsidR="009E709E" w:rsidRDefault="009E709E" w:rsidP="009E709E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ДЕ-5</w:t>
      </w:r>
    </w:p>
    <w:p w14:paraId="0CF1E16F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36622622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6E5DB2C7" w14:textId="77777777"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14:paraId="1BA060A0" w14:textId="77777777"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72A795FD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14:paraId="22321023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75A1C0B0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596A260F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14:paraId="5842ECAF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14:paraId="1A7ECA3F" w14:textId="77777777" w:rsidR="00D573AC" w:rsidRDefault="00D573AC" w:rsidP="00D573AC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1F085E" w14:paraId="658FC9BE" w14:textId="77777777" w:rsidTr="001A59F1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901B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lastRenderedPageBreak/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1EA5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7AAD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3DC8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066D83C8" w14:textId="77777777" w:rsidTr="001A59F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5EA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C1F2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567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1D5E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0,657656244</w:t>
            </w:r>
          </w:p>
        </w:tc>
      </w:tr>
    </w:tbl>
    <w:p w14:paraId="326540F6" w14:textId="77777777" w:rsidR="001F085E" w:rsidRDefault="001F085E" w:rsidP="001F085E">
      <w:pPr>
        <w:rPr>
          <w:rFonts w:ascii="Courier New" w:hAnsi="Courier New"/>
          <w:b/>
          <w:color w:val="000000"/>
          <w:sz w:val="22"/>
          <w:szCs w:val="22"/>
        </w:rPr>
      </w:pPr>
    </w:p>
    <w:p w14:paraId="7179E4C5" w14:textId="77777777" w:rsidR="001F085E" w:rsidRDefault="001F085E" w:rsidP="001F085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1F085E" w14:paraId="2FC250AB" w14:textId="77777777" w:rsidTr="001A59F1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5DBD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0561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65D4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5F23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BBD9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5A82645F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8BF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108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A81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92E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AA18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0.476537714</w:t>
            </w:r>
          </w:p>
        </w:tc>
      </w:tr>
      <w:tr w:rsidR="001F085E" w14:paraId="1D7179C8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652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794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F515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015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C4BB7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0.176251873</w:t>
            </w:r>
          </w:p>
        </w:tc>
      </w:tr>
      <w:tr w:rsidR="001F085E" w14:paraId="35E6E940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C06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1117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A6F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95F7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A1A1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0.002301797</w:t>
            </w:r>
          </w:p>
        </w:tc>
      </w:tr>
      <w:tr w:rsidR="001F085E" w14:paraId="00EC141C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056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3EDD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A26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A4B4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3673B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0.001446844</w:t>
            </w:r>
          </w:p>
        </w:tc>
      </w:tr>
      <w:tr w:rsidR="001F085E" w14:paraId="264B1979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293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57C0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5E67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86B6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C02C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0.000723422</w:t>
            </w:r>
          </w:p>
        </w:tc>
      </w:tr>
      <w:tr w:rsidR="001F085E" w14:paraId="46ED63A7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075B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041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3AD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760A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718C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0.000394594</w:t>
            </w:r>
          </w:p>
        </w:tc>
      </w:tr>
    </w:tbl>
    <w:p w14:paraId="1C14D8B5" w14:textId="77777777" w:rsidR="001F085E" w:rsidRDefault="001F085E" w:rsidP="001F085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66CA65D4" w14:textId="77777777" w:rsidR="00ED10E0" w:rsidRDefault="00ED10E0" w:rsidP="001F085E">
      <w:pPr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7DB15A31" w14:textId="77777777" w:rsidR="009E709E" w:rsidRDefault="006A3DEE" w:rsidP="001F085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17DE0463" w14:textId="77777777" w:rsidR="00667F29" w:rsidRDefault="00667F29" w:rsidP="00667F29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6014.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3B5B03BC" w14:textId="77777777" w:rsidR="00667F29" w:rsidRDefault="00667F29" w:rsidP="00667F29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Источник выделения N 01, Дренажная емкость ДЕ-6</w:t>
      </w:r>
    </w:p>
    <w:p w14:paraId="2DAB1EDC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18CBB66A" w14:textId="77777777" w:rsidR="00667F29" w:rsidRDefault="00667F29" w:rsidP="00667F29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5A21C7D7" w14:textId="77777777" w:rsidR="00667F29" w:rsidRDefault="00667F29" w:rsidP="00667F29">
      <w:pPr>
        <w:rPr>
          <w:rFonts w:ascii="Courier New" w:hAnsi="Courier New"/>
          <w:b/>
          <w:color w:val="000000"/>
          <w:sz w:val="22"/>
          <w:szCs w:val="22"/>
        </w:rPr>
      </w:pPr>
    </w:p>
    <w:p w14:paraId="5CFC59F2" w14:textId="77777777" w:rsidR="00667F29" w:rsidRDefault="00667F29" w:rsidP="00667F29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581386C2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25</w:t>
      </w:r>
    </w:p>
    <w:p w14:paraId="0025A542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3F419437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51DFE782" w14:textId="77777777" w:rsidR="00667F29" w:rsidRDefault="00667F29" w:rsidP="00667F2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25/1011)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0,1118463</w:t>
      </w:r>
    </w:p>
    <w:p w14:paraId="15C1532D" w14:textId="77777777" w:rsidR="00667F29" w:rsidRDefault="00667F29" w:rsidP="00667F29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p w14:paraId="34A09CDF" w14:textId="77777777" w:rsidR="006A3DEE" w:rsidRPr="00667F29" w:rsidRDefault="00D573AC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1F085E" w14:paraId="3E40814B" w14:textId="77777777" w:rsidTr="001A59F1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E158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A7A4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AAB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65E2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3AAF08B6" w14:textId="77777777" w:rsidTr="001A59F1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ED3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44D9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0,1118463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6234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0,031068417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5D5F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0,657656244</w:t>
            </w:r>
          </w:p>
        </w:tc>
      </w:tr>
    </w:tbl>
    <w:p w14:paraId="67EE0A0D" w14:textId="77777777" w:rsidR="001F085E" w:rsidRDefault="001F085E" w:rsidP="001F085E">
      <w:pPr>
        <w:rPr>
          <w:rFonts w:ascii="Courier New" w:hAnsi="Courier New"/>
          <w:b/>
          <w:color w:val="000000"/>
          <w:sz w:val="22"/>
          <w:szCs w:val="22"/>
        </w:rPr>
      </w:pPr>
    </w:p>
    <w:p w14:paraId="3204900E" w14:textId="77777777" w:rsidR="001F085E" w:rsidRDefault="001F085E" w:rsidP="001F085E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1F085E" w14:paraId="4222596D" w14:textId="77777777" w:rsidTr="001A59F1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422C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9110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EF0C" w14:textId="77777777" w:rsidR="001F085E" w:rsidRDefault="001F085E" w:rsidP="001A59F1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9033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E380" w14:textId="77777777" w:rsidR="001F085E" w:rsidRDefault="001F085E" w:rsidP="001A59F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F085E" w14:paraId="3A642D5E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7FB8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7681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29B4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952A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0.022512175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73DA0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0.476537714</w:t>
            </w:r>
          </w:p>
        </w:tc>
      </w:tr>
      <w:tr w:rsidR="001F085E" w14:paraId="3C3B52CB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4DEF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9B0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F14D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FDEE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0.008326336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36C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0.176251873</w:t>
            </w:r>
          </w:p>
        </w:tc>
      </w:tr>
      <w:tr w:rsidR="001F085E" w14:paraId="130A27B5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16E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727E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10EF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6D67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0.000108739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CD452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0.002301797</w:t>
            </w:r>
          </w:p>
        </w:tc>
      </w:tr>
      <w:tr w:rsidR="001F085E" w14:paraId="1403E104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FD09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F12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19F2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4796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6.83505E-05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403D6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0.001446844</w:t>
            </w:r>
          </w:p>
        </w:tc>
      </w:tr>
      <w:tr w:rsidR="001F085E" w14:paraId="14B563CE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19BC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45D8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55BF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57E8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3.41753E-05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F18C1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0.000723422</w:t>
            </w:r>
          </w:p>
        </w:tc>
      </w:tr>
      <w:tr w:rsidR="001F085E" w14:paraId="2AA3090F" w14:textId="77777777" w:rsidTr="001A59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9873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399B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FA9A" w14:textId="77777777" w:rsidR="001F085E" w:rsidRDefault="001F085E" w:rsidP="001A59F1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B333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1.86411E-05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2696B" w14:textId="77777777" w:rsidR="001F085E" w:rsidRDefault="001F085E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0.000394594</w:t>
            </w:r>
          </w:p>
        </w:tc>
      </w:tr>
    </w:tbl>
    <w:p w14:paraId="4B9F6076" w14:textId="77777777" w:rsidR="001F085E" w:rsidRDefault="001F085E" w:rsidP="001F085E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</w:p>
    <w:p w14:paraId="3C446ACE" w14:textId="77777777" w:rsidR="006A3DEE" w:rsidRDefault="00ED10E0" w:rsidP="00ED10E0">
      <w:pPr>
        <w:jc w:val="center"/>
        <w:rPr>
          <w:b/>
          <w:color w:val="000000"/>
          <w:sz w:val="28"/>
        </w:rPr>
      </w:pPr>
      <w:r w:rsidRPr="008302A5">
        <w:rPr>
          <w:b/>
          <w:color w:val="000000"/>
          <w:sz w:val="28"/>
        </w:rPr>
        <w:t xml:space="preserve">          </w:t>
      </w:r>
      <w:r w:rsidR="006A3DEE" w:rsidRPr="008302A5">
        <w:rPr>
          <w:b/>
          <w:color w:val="000000"/>
          <w:sz w:val="28"/>
        </w:rPr>
        <w:t xml:space="preserve">          </w:t>
      </w:r>
    </w:p>
    <w:p w14:paraId="27C235C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6096F8ED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6015,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1AD874D1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6015 01, Насосный блок для перекачки нефти</w:t>
      </w:r>
    </w:p>
    <w:p w14:paraId="7D062BCC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0CB21F3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3BE25666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51948EA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14:paraId="660F2C3F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</w:p>
    <w:p w14:paraId="6F2154CF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6CBF86ED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14:paraId="0AA82A83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гр.С</w:t>
      </w:r>
      <w:proofErr w:type="spellEnd"/>
      <w:proofErr w:type="gramEnd"/>
    </w:p>
    <w:p w14:paraId="7073932B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сальниковым уплотнением вала</w:t>
      </w:r>
    </w:p>
    <w:p w14:paraId="1CE1BF93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8.1),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0.03</w:t>
      </w:r>
    </w:p>
    <w:p w14:paraId="1B7F340F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  <w:sz w:val="22"/>
        </w:rPr>
        <w:t xml:space="preserve">N1 = </w:t>
      </w:r>
      <w:r>
        <w:rPr>
          <w:rFonts w:ascii="Arial" w:hAnsi="Arial" w:cs="Arial"/>
          <w:b/>
          <w:color w:val="000000"/>
        </w:rPr>
        <w:t>1</w:t>
      </w:r>
    </w:p>
    <w:p w14:paraId="79FCEC20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  <w:sz w:val="22"/>
        </w:rPr>
        <w:t xml:space="preserve">NN1 = </w:t>
      </w:r>
      <w:r>
        <w:rPr>
          <w:rFonts w:ascii="Arial" w:hAnsi="Arial" w:cs="Arial"/>
          <w:b/>
          <w:color w:val="000000"/>
        </w:rPr>
        <w:t>1</w:t>
      </w:r>
    </w:p>
    <w:p w14:paraId="76FB8F2B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5880</w:t>
      </w:r>
    </w:p>
    <w:p w14:paraId="2BB05517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Q · NN1 / 3.6 = </w:t>
      </w:r>
      <w:r>
        <w:rPr>
          <w:b/>
          <w:color w:val="000000"/>
        </w:rPr>
        <w:t xml:space="preserve">0.03 · 1 / 3.6 = </w:t>
      </w:r>
      <w:r>
        <w:rPr>
          <w:rFonts w:ascii="Arial" w:hAnsi="Arial" w:cs="Arial"/>
          <w:b/>
          <w:color w:val="000000"/>
        </w:rPr>
        <w:t>0.00833</w:t>
      </w:r>
    </w:p>
    <w:p w14:paraId="26BD1F8F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(Q · N1 · _T_) / 1000 = </w:t>
      </w:r>
      <w:r>
        <w:rPr>
          <w:b/>
          <w:color w:val="000000"/>
        </w:rPr>
        <w:t xml:space="preserve">(0.03 · 1 · 5880) / 1000 = </w:t>
      </w:r>
      <w:r>
        <w:rPr>
          <w:rFonts w:ascii="Arial" w:hAnsi="Arial" w:cs="Arial"/>
          <w:b/>
          <w:color w:val="000000"/>
        </w:rPr>
        <w:t>0.1764</w:t>
      </w:r>
    </w:p>
    <w:p w14:paraId="40708060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36F9AB08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232328AD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16DC355D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18F7F353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0.1764 / 100 = </w:t>
      </w:r>
      <w:r>
        <w:rPr>
          <w:rFonts w:ascii="Arial" w:hAnsi="Arial" w:cs="Arial"/>
          <w:b/>
          <w:color w:val="000000"/>
        </w:rPr>
        <w:t>0.1278</w:t>
      </w:r>
    </w:p>
    <w:p w14:paraId="7B3E7604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0.00833 / 100 = </w:t>
      </w:r>
      <w:r>
        <w:rPr>
          <w:rFonts w:ascii="Arial" w:hAnsi="Arial" w:cs="Arial"/>
          <w:b/>
          <w:color w:val="000000"/>
        </w:rPr>
        <w:t>0.00604</w:t>
      </w:r>
    </w:p>
    <w:p w14:paraId="26426081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5B7D01D0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65BB774E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63DCD702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2A31423E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0.1764 / 100 = </w:t>
      </w:r>
      <w:r>
        <w:rPr>
          <w:rFonts w:ascii="Arial" w:hAnsi="Arial" w:cs="Arial"/>
          <w:b/>
          <w:color w:val="000000"/>
        </w:rPr>
        <w:t>0.0473</w:t>
      </w:r>
    </w:p>
    <w:p w14:paraId="3EC7082F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0.00833 / 100 = </w:t>
      </w:r>
      <w:r>
        <w:rPr>
          <w:rFonts w:ascii="Arial" w:hAnsi="Arial" w:cs="Arial"/>
          <w:b/>
          <w:color w:val="000000"/>
        </w:rPr>
        <w:t>0.002232</w:t>
      </w:r>
    </w:p>
    <w:p w14:paraId="7491CDBC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188E9D43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3233BF79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06455E47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2E3E6AB0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0.1764 / 100 = </w:t>
      </w:r>
      <w:r>
        <w:rPr>
          <w:rFonts w:ascii="Arial" w:hAnsi="Arial" w:cs="Arial"/>
          <w:b/>
          <w:color w:val="000000"/>
        </w:rPr>
        <w:t>0.000617</w:t>
      </w:r>
    </w:p>
    <w:p w14:paraId="2B8FB1D0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0.00833 / 100 = </w:t>
      </w:r>
      <w:r>
        <w:rPr>
          <w:rFonts w:ascii="Arial" w:hAnsi="Arial" w:cs="Arial"/>
          <w:b/>
          <w:color w:val="000000"/>
        </w:rPr>
        <w:t>0.00002916</w:t>
      </w:r>
    </w:p>
    <w:p w14:paraId="42A5442A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5934E3A9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5D0EB384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1809C917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4A742DAE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0.1764 / 100 = </w:t>
      </w:r>
      <w:r>
        <w:rPr>
          <w:rFonts w:ascii="Arial" w:hAnsi="Arial" w:cs="Arial"/>
          <w:b/>
          <w:color w:val="000000"/>
        </w:rPr>
        <w:t>0.000388</w:t>
      </w:r>
    </w:p>
    <w:p w14:paraId="66093A22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0.00833 / 100 = </w:t>
      </w:r>
      <w:r>
        <w:rPr>
          <w:rFonts w:ascii="Arial" w:hAnsi="Arial" w:cs="Arial"/>
          <w:b/>
          <w:color w:val="000000"/>
        </w:rPr>
        <w:t>0.00001833</w:t>
      </w:r>
    </w:p>
    <w:p w14:paraId="0B0826F6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52CB6177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5F66F19D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0B4FF6A5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15B5CCEB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0.1764 / 100 = </w:t>
      </w:r>
      <w:r>
        <w:rPr>
          <w:rFonts w:ascii="Arial" w:hAnsi="Arial" w:cs="Arial"/>
          <w:b/>
          <w:color w:val="000000"/>
        </w:rPr>
        <w:t>0.000194</w:t>
      </w:r>
    </w:p>
    <w:p w14:paraId="7A8316F4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0.00833 / 100 = </w:t>
      </w:r>
      <w:r>
        <w:rPr>
          <w:rFonts w:ascii="Arial" w:hAnsi="Arial" w:cs="Arial"/>
          <w:b/>
          <w:color w:val="000000"/>
        </w:rPr>
        <w:t>0.00000916</w:t>
      </w:r>
    </w:p>
    <w:p w14:paraId="121488B4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38CD10D2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2E0B214E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7C097F14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135D28FD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0.1764 / 100 = </w:t>
      </w:r>
      <w:r>
        <w:rPr>
          <w:rFonts w:ascii="Arial" w:hAnsi="Arial" w:cs="Arial"/>
          <w:b/>
          <w:color w:val="000000"/>
        </w:rPr>
        <w:t>0.0001058</w:t>
      </w:r>
    </w:p>
    <w:p w14:paraId="77FA3C2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0.00833 / 100 = </w:t>
      </w:r>
      <w:r>
        <w:rPr>
          <w:rFonts w:ascii="Arial" w:hAnsi="Arial" w:cs="Arial"/>
          <w:b/>
          <w:color w:val="000000"/>
        </w:rPr>
        <w:t>0.000005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33A10" w14:paraId="2FBD1970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F152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BD83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4BEA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3DA1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33A10" w14:paraId="77C4DA1E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043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B443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3179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E592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0.0001058</w:t>
            </w:r>
          </w:p>
        </w:tc>
      </w:tr>
      <w:tr w:rsidR="00C33A10" w14:paraId="4C71EFC2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A70F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D586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3ECF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6FD3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0.1278</w:t>
            </w:r>
          </w:p>
        </w:tc>
      </w:tr>
      <w:tr w:rsidR="00C33A10" w14:paraId="69C136BD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B3ED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6BC2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B118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A15C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0.0473</w:t>
            </w:r>
          </w:p>
        </w:tc>
      </w:tr>
      <w:tr w:rsidR="00C33A10" w14:paraId="61386EF6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D537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6FAE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31BD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FD18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0.000617</w:t>
            </w:r>
          </w:p>
        </w:tc>
      </w:tr>
      <w:tr w:rsidR="00C33A10" w14:paraId="0B704D09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CD20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24D5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E1E9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7C18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0.000194</w:t>
            </w:r>
          </w:p>
        </w:tc>
      </w:tr>
      <w:tr w:rsidR="00C33A10" w14:paraId="5EA008CA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FB1B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2B6A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2B9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0EA7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0.000388</w:t>
            </w:r>
          </w:p>
        </w:tc>
      </w:tr>
    </w:tbl>
    <w:p w14:paraId="3C7E0B58" w14:textId="77777777" w:rsidR="00C33A10" w:rsidRDefault="00C33A10" w:rsidP="00C33A10">
      <w:pPr>
        <w:rPr>
          <w:color w:val="000000"/>
          <w:sz w:val="22"/>
        </w:rPr>
      </w:pPr>
    </w:p>
    <w:p w14:paraId="4A860044" w14:textId="77777777" w:rsidR="009F0475" w:rsidRDefault="009F0475" w:rsidP="009F0475">
      <w:pPr>
        <w:rPr>
          <w:rFonts w:ascii="Courier New" w:hAnsi="Courier New" w:cs="Courier New"/>
          <w:color w:val="000000"/>
          <w:sz w:val="22"/>
        </w:rPr>
      </w:pPr>
    </w:p>
    <w:p w14:paraId="11C50D9E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6016,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4FA822DD" w14:textId="77777777" w:rsidR="009F0475" w:rsidRDefault="009F0475" w:rsidP="009F04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6016 01, Нефтеналивная эстакада</w:t>
      </w:r>
    </w:p>
    <w:p w14:paraId="004E6888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B0CE0A1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18125550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25F913E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14:paraId="7753AD52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</w:p>
    <w:p w14:paraId="602D0CA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14:paraId="3B4BA28F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5FA828C1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НА НАЛИВНЫХ ЭСТАКАДАХ (п. 7)</w:t>
      </w:r>
    </w:p>
    <w:p w14:paraId="51306807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4913AE4F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14:paraId="1312D768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Средний удельный выброс в осенне-зимний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14:paraId="54DE67ED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38629.5</w:t>
      </w:r>
    </w:p>
    <w:p w14:paraId="7345E34F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</w:t>
      </w:r>
      <w:proofErr w:type="spellStart"/>
      <w:r>
        <w:rPr>
          <w:rFonts w:ascii="Courier New" w:hAnsi="Courier New" w:cs="Courier New"/>
          <w:color w:val="000000"/>
          <w:sz w:val="22"/>
        </w:rPr>
        <w:t>веcенне</w:t>
      </w:r>
      <w:proofErr w:type="spellEnd"/>
      <w:r>
        <w:rPr>
          <w:rFonts w:ascii="Courier New" w:hAnsi="Courier New" w:cs="Courier New"/>
          <w:color w:val="000000"/>
          <w:sz w:val="22"/>
        </w:rPr>
        <w:t>-летний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14:paraId="5B2E4356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38629.5</w:t>
      </w:r>
    </w:p>
    <w:p w14:paraId="18DA1AFA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40</w:t>
      </w:r>
    </w:p>
    <w:p w14:paraId="0249AF68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14:paraId="5FDAE04D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"буферная емкость" (все типы резервуаров)</w:t>
      </w:r>
    </w:p>
    <w:p w14:paraId="6ADBDAAA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2000</w:t>
      </w:r>
    </w:p>
    <w:p w14:paraId="0F60A3CC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14:paraId="09787C4A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14:paraId="6E44D8AE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62397515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514D99CB" w14:textId="77777777" w:rsidR="00C33A10" w:rsidRDefault="00C33A10" w:rsidP="00C33A1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14:paraId="2911E18E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Kpmax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0.1</w:t>
      </w:r>
    </w:p>
    <w:p w14:paraId="2E06D223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Kpsr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0.1</w:t>
      </w:r>
    </w:p>
    <w:p w14:paraId="56B8627A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7AA6D362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0.1 · 40 / 3600 = </w:t>
      </w:r>
      <w:r>
        <w:rPr>
          <w:rFonts w:ascii="Arial" w:hAnsi="Arial" w:cs="Arial"/>
          <w:b/>
          <w:color w:val="000000"/>
        </w:rPr>
        <w:t>0.006</w:t>
      </w:r>
    </w:p>
    <w:p w14:paraId="6D085A7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(7.1),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(4 · 38629.5 + 4 · 38629.5)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0.0309</w:t>
      </w:r>
    </w:p>
    <w:p w14:paraId="7483C82B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7EA30F54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50901781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42E291CB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0900021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0.0309 / 100 = </w:t>
      </w:r>
      <w:r>
        <w:rPr>
          <w:rFonts w:ascii="Arial" w:hAnsi="Arial" w:cs="Arial"/>
          <w:b/>
          <w:color w:val="000000"/>
        </w:rPr>
        <w:t>0.0224</w:t>
      </w:r>
    </w:p>
    <w:p w14:paraId="605D3B64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0.006 / 100 = </w:t>
      </w:r>
      <w:r>
        <w:rPr>
          <w:rFonts w:ascii="Arial" w:hAnsi="Arial" w:cs="Arial"/>
          <w:b/>
          <w:color w:val="000000"/>
        </w:rPr>
        <w:t>0.00435</w:t>
      </w:r>
    </w:p>
    <w:p w14:paraId="73BC6203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1D090281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7DB1DA9D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2B1CAB61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05E762E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0.0309 / 100 = </w:t>
      </w:r>
      <w:r>
        <w:rPr>
          <w:rFonts w:ascii="Arial" w:hAnsi="Arial" w:cs="Arial"/>
          <w:b/>
          <w:color w:val="000000"/>
        </w:rPr>
        <w:t>0.00828</w:t>
      </w:r>
    </w:p>
    <w:p w14:paraId="18CA40BD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0.006 / 100 = </w:t>
      </w:r>
      <w:r>
        <w:rPr>
          <w:rFonts w:ascii="Arial" w:hAnsi="Arial" w:cs="Arial"/>
          <w:b/>
          <w:color w:val="000000"/>
        </w:rPr>
        <w:t>0.001608</w:t>
      </w:r>
    </w:p>
    <w:p w14:paraId="22226010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1BCC11A4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7ECD9385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2FA15871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5BCABC18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0.0309 / 100 = </w:t>
      </w:r>
      <w:r>
        <w:rPr>
          <w:rFonts w:ascii="Arial" w:hAnsi="Arial" w:cs="Arial"/>
          <w:b/>
          <w:color w:val="000000"/>
        </w:rPr>
        <w:t>0.0001082</w:t>
      </w:r>
    </w:p>
    <w:p w14:paraId="0B9EC4C8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0.006 / 100 = </w:t>
      </w:r>
      <w:r>
        <w:rPr>
          <w:rFonts w:ascii="Arial" w:hAnsi="Arial" w:cs="Arial"/>
          <w:b/>
          <w:color w:val="000000"/>
        </w:rPr>
        <w:t>0.000021</w:t>
      </w:r>
    </w:p>
    <w:p w14:paraId="64EFDAE3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60AD1313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6AC1AD38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231F3E13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009D14A1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0.0309 / 100 = </w:t>
      </w:r>
      <w:r>
        <w:rPr>
          <w:rFonts w:ascii="Arial" w:hAnsi="Arial" w:cs="Arial"/>
          <w:b/>
          <w:color w:val="000000"/>
        </w:rPr>
        <w:t>0.000068</w:t>
      </w:r>
    </w:p>
    <w:p w14:paraId="252D2108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0.006 / 100 = </w:t>
      </w:r>
      <w:r>
        <w:rPr>
          <w:rFonts w:ascii="Arial" w:hAnsi="Arial" w:cs="Arial"/>
          <w:b/>
          <w:color w:val="000000"/>
        </w:rPr>
        <w:t>0.0000132</w:t>
      </w:r>
    </w:p>
    <w:p w14:paraId="4F5900C1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247ED115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3027D012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02661A4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220B0A89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0.0309 / 100 = </w:t>
      </w:r>
      <w:r>
        <w:rPr>
          <w:rFonts w:ascii="Arial" w:hAnsi="Arial" w:cs="Arial"/>
          <w:b/>
          <w:color w:val="000000"/>
        </w:rPr>
        <w:t>0.000034</w:t>
      </w:r>
    </w:p>
    <w:p w14:paraId="1C9FDD1A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0.006 / 100 = </w:t>
      </w:r>
      <w:r>
        <w:rPr>
          <w:rFonts w:ascii="Arial" w:hAnsi="Arial" w:cs="Arial"/>
          <w:b/>
          <w:color w:val="000000"/>
        </w:rPr>
        <w:t>0.0000066</w:t>
      </w:r>
    </w:p>
    <w:p w14:paraId="3BF1E2D2" w14:textId="77777777" w:rsidR="00C33A10" w:rsidRDefault="00C33A10" w:rsidP="00C33A10">
      <w:pPr>
        <w:rPr>
          <w:rFonts w:ascii="Arial" w:hAnsi="Arial" w:cs="Arial"/>
          <w:b/>
          <w:color w:val="000000"/>
        </w:rPr>
      </w:pPr>
    </w:p>
    <w:p w14:paraId="49976ADB" w14:textId="77777777" w:rsidR="00C33A10" w:rsidRDefault="00C33A10" w:rsidP="00C33A1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50EB21DC" w14:textId="77777777" w:rsidR="00C33A10" w:rsidRDefault="00C33A10" w:rsidP="00C33A10">
      <w:pPr>
        <w:rPr>
          <w:b/>
          <w:i/>
          <w:color w:val="000000"/>
          <w:u w:val="single"/>
        </w:rPr>
      </w:pPr>
    </w:p>
    <w:p w14:paraId="677EC7A4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05BDCCCD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0.0309 / 100 = </w:t>
      </w:r>
      <w:r>
        <w:rPr>
          <w:rFonts w:ascii="Arial" w:hAnsi="Arial" w:cs="Arial"/>
          <w:b/>
          <w:color w:val="000000"/>
        </w:rPr>
        <w:t>0.00001854</w:t>
      </w:r>
    </w:p>
    <w:p w14:paraId="5D668F5D" w14:textId="77777777" w:rsidR="00C33A10" w:rsidRDefault="00C33A10" w:rsidP="00C33A1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0.006 / 100 = </w:t>
      </w:r>
      <w:r>
        <w:rPr>
          <w:rFonts w:ascii="Arial" w:hAnsi="Arial" w:cs="Arial"/>
          <w:b/>
          <w:color w:val="000000"/>
        </w:rPr>
        <w:t>0.0000036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33A10" w14:paraId="3AD424DC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DA25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A4D8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BF6B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5A9D" w14:textId="77777777" w:rsidR="00C33A10" w:rsidRDefault="00C33A1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33A10" w14:paraId="08DD32F3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CE15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E460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34AE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D028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0.00001854</w:t>
            </w:r>
          </w:p>
        </w:tc>
      </w:tr>
      <w:tr w:rsidR="00C33A10" w14:paraId="500087B9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5265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C1EC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5908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656B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0.0224</w:t>
            </w:r>
          </w:p>
        </w:tc>
      </w:tr>
      <w:tr w:rsidR="00C33A10" w14:paraId="36288B78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37B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B644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DB7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53E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0.00828</w:t>
            </w:r>
          </w:p>
        </w:tc>
      </w:tr>
      <w:tr w:rsidR="00C33A10" w14:paraId="070E0182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3C4E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1A4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9A3B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B87A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0.0001082</w:t>
            </w:r>
          </w:p>
        </w:tc>
      </w:tr>
      <w:tr w:rsidR="00C33A10" w14:paraId="510645CB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7BE5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C559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A46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7B55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0.000034</w:t>
            </w:r>
          </w:p>
        </w:tc>
      </w:tr>
      <w:tr w:rsidR="00C33A10" w14:paraId="3B60B730" w14:textId="77777777" w:rsidTr="00C33A1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5562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C3C" w14:textId="77777777" w:rsidR="00C33A10" w:rsidRDefault="00C33A1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A88B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D907" w14:textId="77777777" w:rsidR="00C33A10" w:rsidRDefault="00C33A1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0.000068</w:t>
            </w:r>
          </w:p>
        </w:tc>
      </w:tr>
    </w:tbl>
    <w:p w14:paraId="08607785" w14:textId="77777777" w:rsidR="00C33A10" w:rsidRDefault="00C33A10" w:rsidP="00C33A10">
      <w:pPr>
        <w:rPr>
          <w:color w:val="000000"/>
          <w:sz w:val="22"/>
        </w:rPr>
      </w:pPr>
    </w:p>
    <w:p w14:paraId="77D5DCF0" w14:textId="77777777" w:rsidR="009F0475" w:rsidRDefault="009F0475" w:rsidP="009F0475">
      <w:pPr>
        <w:rPr>
          <w:color w:val="000000"/>
          <w:sz w:val="22"/>
        </w:rPr>
      </w:pPr>
    </w:p>
    <w:p w14:paraId="6289E92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5FC29B0A" w14:textId="77777777" w:rsidR="00286713" w:rsidRPr="002533DB" w:rsidRDefault="00286713" w:rsidP="00286713">
      <w:pPr>
        <w:jc w:val="both"/>
        <w:rPr>
          <w:rFonts w:ascii="Courier New" w:hAnsi="Courier New" w:cs="Courier New"/>
          <w:b/>
          <w:i/>
        </w:rPr>
      </w:pPr>
      <w:r w:rsidRPr="002533DB">
        <w:rPr>
          <w:rFonts w:ascii="Courier New" w:hAnsi="Courier New" w:cs="Courier New"/>
          <w:b/>
          <w:i/>
        </w:rPr>
        <w:t xml:space="preserve">Источник загрязнения № </w:t>
      </w:r>
      <w:r>
        <w:rPr>
          <w:rFonts w:ascii="Courier New" w:hAnsi="Courier New" w:cs="Courier New"/>
          <w:b/>
          <w:i/>
        </w:rPr>
        <w:t>6247</w:t>
      </w:r>
      <w:r w:rsidRPr="002533DB">
        <w:rPr>
          <w:rFonts w:ascii="Courier New" w:hAnsi="Courier New" w:cs="Courier New"/>
          <w:b/>
          <w:i/>
        </w:rPr>
        <w:t xml:space="preserve"> </w:t>
      </w:r>
      <w:proofErr w:type="spellStart"/>
      <w:r w:rsidRPr="002533DB"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47C2C3F8" w14:textId="77777777" w:rsidR="00286713" w:rsidRPr="002533DB" w:rsidRDefault="00286713" w:rsidP="00286713">
      <w:pPr>
        <w:rPr>
          <w:rFonts w:ascii="Courier New" w:hAnsi="Courier New" w:cs="Courier New"/>
          <w:b/>
          <w:i/>
        </w:rPr>
      </w:pPr>
      <w:r w:rsidRPr="002533DB">
        <w:rPr>
          <w:rFonts w:ascii="Courier New" w:hAnsi="Courier New" w:cs="Courier New"/>
          <w:b/>
          <w:i/>
        </w:rPr>
        <w:t>Источник выделения N 01</w:t>
      </w:r>
      <w:r>
        <w:rPr>
          <w:rFonts w:ascii="Courier New" w:hAnsi="Courier New" w:cs="Courier New"/>
          <w:b/>
          <w:i/>
        </w:rPr>
        <w:t>-02</w:t>
      </w:r>
      <w:r w:rsidRPr="002533DB">
        <w:rPr>
          <w:rFonts w:ascii="Courier New" w:hAnsi="Courier New" w:cs="Courier New"/>
          <w:b/>
          <w:i/>
        </w:rPr>
        <w:t xml:space="preserve">, Дренажная емкость </w:t>
      </w:r>
      <w:r w:rsidRPr="002533DB">
        <w:rPr>
          <w:rFonts w:ascii="Courier New" w:hAnsi="Courier New" w:cs="Courier New"/>
          <w:b/>
          <w:i/>
          <w:lang w:bidi="ru-RU"/>
        </w:rPr>
        <w:t>V=63 м3 (</w:t>
      </w:r>
      <w:r>
        <w:rPr>
          <w:rFonts w:ascii="Courier New" w:hAnsi="Courier New" w:cs="Courier New"/>
          <w:b/>
          <w:i/>
          <w:lang w:bidi="ru-RU"/>
        </w:rPr>
        <w:t>2</w:t>
      </w:r>
      <w:r w:rsidRPr="002533DB">
        <w:rPr>
          <w:rFonts w:ascii="Courier New" w:hAnsi="Courier New" w:cs="Courier New"/>
          <w:b/>
          <w:i/>
          <w:lang w:bidi="ru-RU"/>
        </w:rPr>
        <w:t>ед.)</w:t>
      </w:r>
    </w:p>
    <w:p w14:paraId="15E4EC2B" w14:textId="77777777" w:rsidR="00286713" w:rsidRPr="002533DB" w:rsidRDefault="00286713" w:rsidP="00286713">
      <w:pPr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0A44F6C1" w14:textId="77777777" w:rsidR="00286713" w:rsidRPr="002533DB" w:rsidRDefault="00286713" w:rsidP="00286713">
      <w:pPr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12BB0862" w14:textId="77777777" w:rsidR="00286713" w:rsidRPr="002533DB" w:rsidRDefault="00286713" w:rsidP="00286713">
      <w:pPr>
        <w:rPr>
          <w:rFonts w:ascii="Courier New" w:hAnsi="Courier New"/>
          <w:b/>
          <w:color w:val="000000"/>
          <w:sz w:val="22"/>
          <w:szCs w:val="22"/>
        </w:rPr>
      </w:pPr>
    </w:p>
    <w:p w14:paraId="2C3D48E8" w14:textId="77777777" w:rsidR="00286713" w:rsidRPr="002533DB" w:rsidRDefault="00286713" w:rsidP="00286713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 w:rsidRPr="002533DB">
        <w:rPr>
          <w:rFonts w:ascii="Courier New" w:hAnsi="Courier New"/>
          <w:color w:val="000000"/>
          <w:sz w:val="22"/>
          <w:szCs w:val="22"/>
        </w:rPr>
        <w:t>г</w:t>
      </w:r>
      <w:r w:rsidRPr="002533DB"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 w:rsidRPr="002533DB"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 w:rsidRPr="002533DB">
        <w:rPr>
          <w:b/>
          <w:i/>
          <w:color w:val="000000"/>
          <w:sz w:val="22"/>
          <w:szCs w:val="22"/>
        </w:rPr>
        <w:t xml:space="preserve">Р –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700</w:t>
      </w:r>
      <w:r w:rsidRPr="002533DB"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4622B3B0" w14:textId="77777777" w:rsidR="00286713" w:rsidRPr="002533DB" w:rsidRDefault="00286713" w:rsidP="00286713">
      <w:pPr>
        <w:rPr>
          <w:rFonts w:ascii="Arial" w:hAnsi="Arial" w:cs="Arial"/>
          <w:b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>Объем, м</w:t>
      </w:r>
      <w:r w:rsidRPr="002533DB"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 w:rsidRPr="002533DB">
        <w:rPr>
          <w:rFonts w:ascii="Courier New" w:hAnsi="Courier New"/>
          <w:color w:val="000000"/>
          <w:sz w:val="22"/>
          <w:szCs w:val="22"/>
        </w:rPr>
        <w:t xml:space="preserve">, </w:t>
      </w:r>
      <w:r w:rsidRPr="002533DB">
        <w:rPr>
          <w:b/>
          <w:i/>
          <w:color w:val="000000"/>
          <w:sz w:val="22"/>
          <w:szCs w:val="22"/>
          <w:lang w:val="en-US"/>
        </w:rPr>
        <w:t>V</w:t>
      </w:r>
      <w:r w:rsidRPr="002533DB">
        <w:rPr>
          <w:b/>
          <w:i/>
          <w:color w:val="000000"/>
          <w:sz w:val="22"/>
          <w:szCs w:val="22"/>
        </w:rPr>
        <w:t xml:space="preserve"> –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63</w:t>
      </w:r>
    </w:p>
    <w:p w14:paraId="3C5444C0" w14:textId="77777777" w:rsidR="00286713" w:rsidRPr="002533DB" w:rsidRDefault="00286713" w:rsidP="00286713">
      <w:pPr>
        <w:rPr>
          <w:rFonts w:ascii="Courier New" w:hAnsi="Courier New"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 w:rsidRPr="002533DB">
        <w:rPr>
          <w:b/>
          <w:i/>
          <w:color w:val="000000"/>
          <w:sz w:val="22"/>
          <w:szCs w:val="22"/>
        </w:rPr>
        <w:t>К</w:t>
      </w:r>
      <w:r w:rsidRPr="002533DB">
        <w:rPr>
          <w:b/>
          <w:i/>
          <w:color w:val="000000"/>
          <w:sz w:val="22"/>
          <w:szCs w:val="22"/>
          <w:vertAlign w:val="subscript"/>
        </w:rPr>
        <w:t>Д</w:t>
      </w:r>
      <w:r w:rsidRPr="002533DB">
        <w:rPr>
          <w:b/>
          <w:i/>
          <w:color w:val="000000"/>
          <w:sz w:val="22"/>
          <w:szCs w:val="22"/>
        </w:rPr>
        <w:t xml:space="preserve"> –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0.35</w:t>
      </w:r>
      <w:r w:rsidRPr="002533DB"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07DE3D1D" w14:textId="77777777" w:rsidR="00286713" w:rsidRPr="002533DB" w:rsidRDefault="00286713" w:rsidP="00286713">
      <w:pPr>
        <w:rPr>
          <w:rFonts w:ascii="Courier New" w:hAnsi="Courier New"/>
          <w:color w:val="000000"/>
          <w:sz w:val="22"/>
          <w:szCs w:val="22"/>
        </w:rPr>
      </w:pPr>
      <w:r w:rsidRPr="002533DB"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73DB4052" w14:textId="77777777" w:rsidR="00286713" w:rsidRPr="002533DB" w:rsidRDefault="00286713" w:rsidP="00286713">
      <w:pPr>
        <w:rPr>
          <w:rFonts w:ascii="Arial" w:hAnsi="Arial" w:cs="Arial"/>
          <w:b/>
          <w:color w:val="000000"/>
          <w:sz w:val="22"/>
          <w:szCs w:val="22"/>
        </w:rPr>
      </w:pPr>
      <w:r w:rsidRPr="002533DB">
        <w:rPr>
          <w:b/>
          <w:i/>
          <w:color w:val="000000"/>
          <w:sz w:val="22"/>
          <w:szCs w:val="22"/>
        </w:rPr>
        <w:t xml:space="preserve">П = </w:t>
      </w:r>
      <w:r w:rsidRPr="002533DB">
        <w:rPr>
          <w:b/>
          <w:i/>
          <w:color w:val="808080"/>
          <w:sz w:val="22"/>
          <w:szCs w:val="22"/>
        </w:rPr>
        <w:t>0.004 * (Р</w:t>
      </w:r>
      <w:r w:rsidRPr="002533DB">
        <w:rPr>
          <w:b/>
          <w:i/>
          <w:color w:val="808080"/>
          <w:sz w:val="22"/>
          <w:szCs w:val="22"/>
          <w:lang w:val="en-US"/>
        </w:rPr>
        <w:t>V</w:t>
      </w:r>
      <w:r w:rsidRPr="002533DB"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 w:rsidRPr="002533DB">
        <w:rPr>
          <w:b/>
          <w:i/>
          <w:color w:val="808080"/>
          <w:sz w:val="22"/>
          <w:szCs w:val="22"/>
        </w:rPr>
        <w:t>/1011)</w:t>
      </w:r>
      <w:r w:rsidRPr="002533DB">
        <w:rPr>
          <w:b/>
          <w:i/>
          <w:color w:val="808080"/>
          <w:sz w:val="22"/>
          <w:szCs w:val="22"/>
          <w:vertAlign w:val="superscript"/>
        </w:rPr>
        <w:t xml:space="preserve"> 0.8</w:t>
      </w:r>
      <w:r w:rsidRPr="002533DB">
        <w:rPr>
          <w:b/>
          <w:i/>
          <w:color w:val="808080"/>
          <w:sz w:val="22"/>
          <w:szCs w:val="22"/>
        </w:rPr>
        <w:t xml:space="preserve"> /К</w:t>
      </w:r>
      <w:r w:rsidRPr="002533DB">
        <w:rPr>
          <w:b/>
          <w:i/>
          <w:color w:val="808080"/>
          <w:sz w:val="22"/>
          <w:szCs w:val="22"/>
          <w:vertAlign w:val="subscript"/>
        </w:rPr>
        <w:t>Д</w:t>
      </w:r>
      <w:r w:rsidRPr="002533DB">
        <w:rPr>
          <w:b/>
          <w:i/>
          <w:color w:val="808080"/>
          <w:sz w:val="22"/>
          <w:szCs w:val="22"/>
        </w:rPr>
        <w:t xml:space="preserve"> </w:t>
      </w:r>
      <w:proofErr w:type="gramStart"/>
      <w:r w:rsidRPr="002533DB">
        <w:rPr>
          <w:b/>
          <w:i/>
          <w:color w:val="808080"/>
          <w:sz w:val="22"/>
          <w:szCs w:val="22"/>
        </w:rPr>
        <w:t xml:space="preserve">= </w:t>
      </w:r>
      <w:r w:rsidRPr="002533DB">
        <w:rPr>
          <w:b/>
          <w:color w:val="000000"/>
          <w:sz w:val="22"/>
          <w:szCs w:val="22"/>
        </w:rPr>
        <w:t xml:space="preserve"> 0.004</w:t>
      </w:r>
      <w:proofErr w:type="gramEnd"/>
      <w:r w:rsidRPr="002533DB">
        <w:rPr>
          <w:b/>
          <w:color w:val="000000"/>
          <w:sz w:val="22"/>
          <w:szCs w:val="22"/>
        </w:rPr>
        <w:t xml:space="preserve"> * (700 * 63/1011)</w:t>
      </w:r>
      <w:r w:rsidRPr="002533DB">
        <w:rPr>
          <w:b/>
          <w:color w:val="000000"/>
          <w:sz w:val="22"/>
          <w:szCs w:val="22"/>
          <w:vertAlign w:val="superscript"/>
        </w:rPr>
        <w:t>0.8</w:t>
      </w:r>
      <w:r w:rsidRPr="002533DB">
        <w:rPr>
          <w:b/>
          <w:color w:val="000000"/>
          <w:sz w:val="22"/>
          <w:szCs w:val="22"/>
        </w:rPr>
        <w:t xml:space="preserve">/0.35 = </w:t>
      </w:r>
      <w:r w:rsidRPr="002533DB">
        <w:rPr>
          <w:rFonts w:ascii="Arial" w:hAnsi="Arial" w:cs="Arial"/>
          <w:b/>
          <w:color w:val="000000"/>
          <w:sz w:val="22"/>
          <w:szCs w:val="22"/>
        </w:rPr>
        <w:t>0,234283603</w:t>
      </w:r>
    </w:p>
    <w:p w14:paraId="3D3F923C" w14:textId="77777777" w:rsidR="00286713" w:rsidRPr="002533DB" w:rsidRDefault="00286713" w:rsidP="00286713">
      <w:pPr>
        <w:rPr>
          <w:rFonts w:ascii="Courier New" w:hAnsi="Courier New"/>
          <w:color w:val="000000"/>
          <w:sz w:val="22"/>
          <w:szCs w:val="22"/>
        </w:rPr>
      </w:pPr>
      <w:r w:rsidRPr="002533DB">
        <w:rPr>
          <w:b/>
          <w:color w:val="000000"/>
          <w:szCs w:val="20"/>
        </w:rPr>
        <w:t xml:space="preserve"> </w:t>
      </w:r>
      <w:r w:rsidRPr="002533DB">
        <w:rPr>
          <w:rFonts w:ascii="Courier New" w:hAnsi="Courier New"/>
          <w:color w:val="000000"/>
        </w:rPr>
        <w:t xml:space="preserve">   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2407"/>
        <w:gridCol w:w="2835"/>
      </w:tblGrid>
      <w:tr w:rsidR="00286713" w:rsidRPr="002533DB" w14:paraId="25BAD43C" w14:textId="77777777" w:rsidTr="00234409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D8CB" w14:textId="77777777"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CB26" w14:textId="77777777"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3DC2" w14:textId="77777777"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03DC" w14:textId="77777777"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1F085E" w14:paraId="486B092B" w14:textId="77777777" w:rsidTr="001F085E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B5F3" w14:textId="77777777" w:rsidR="001F085E" w:rsidRDefault="001F085E" w:rsidP="001F085E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CEEF0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0,234283603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47DB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0,065078779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47CB" w14:textId="77777777" w:rsidR="001F085E" w:rsidRDefault="001F085E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1,377587586</w:t>
            </w:r>
          </w:p>
        </w:tc>
      </w:tr>
    </w:tbl>
    <w:p w14:paraId="4D4B88F8" w14:textId="77777777" w:rsidR="00286713" w:rsidRPr="002533DB" w:rsidRDefault="00286713" w:rsidP="00286713">
      <w:pPr>
        <w:rPr>
          <w:rFonts w:ascii="Courier New" w:hAnsi="Courier New"/>
          <w:b/>
          <w:color w:val="000000"/>
          <w:sz w:val="22"/>
          <w:szCs w:val="22"/>
        </w:rPr>
      </w:pPr>
    </w:p>
    <w:p w14:paraId="65D25D78" w14:textId="77777777" w:rsidR="00286713" w:rsidRPr="002533DB" w:rsidRDefault="00286713" w:rsidP="00286713">
      <w:pPr>
        <w:rPr>
          <w:rFonts w:ascii="Courier New" w:hAnsi="Courier New" w:cs="Courier New"/>
          <w:color w:val="000000"/>
          <w:sz w:val="22"/>
          <w:szCs w:val="22"/>
        </w:rPr>
      </w:pPr>
      <w:r w:rsidRPr="002533DB"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060"/>
        <w:gridCol w:w="877"/>
        <w:gridCol w:w="1801"/>
        <w:gridCol w:w="1768"/>
      </w:tblGrid>
      <w:tr w:rsidR="00286713" w:rsidRPr="002533DB" w14:paraId="5197E4C6" w14:textId="77777777" w:rsidTr="00234409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BA75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E9A1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9822" w14:textId="77777777"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proofErr w:type="spellStart"/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79A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F453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A59F1" w:rsidRPr="002533DB" w14:paraId="7F05530C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6ADA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0EC1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C8A0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52AE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0.0471562434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BABA8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0,998199965</w:t>
            </w:r>
          </w:p>
        </w:tc>
      </w:tr>
      <w:tr w:rsidR="001A59F1" w:rsidRPr="002533DB" w14:paraId="2441E558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FFDB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17DA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CEE1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4890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0.017441172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5FFB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0,369193473</w:t>
            </w:r>
          </w:p>
        </w:tc>
      </w:tr>
      <w:tr w:rsidR="001A59F1" w:rsidRPr="002533DB" w14:paraId="4C28285A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2D8C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1FC3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55C1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A5C0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0.00022778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B262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0,004821557</w:t>
            </w:r>
          </w:p>
        </w:tc>
      </w:tr>
      <w:tr w:rsidR="001A59F1" w:rsidRPr="002533DB" w14:paraId="6341C76B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DADD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25C8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26CD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4257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0.0001432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9E277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0,003030693</w:t>
            </w:r>
          </w:p>
        </w:tc>
      </w:tr>
      <w:tr w:rsidR="001A59F1" w:rsidRPr="002533DB" w14:paraId="0E81D78E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4C0E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9C6A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5490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01225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4FCC6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0,001515346</w:t>
            </w:r>
          </w:p>
        </w:tc>
      </w:tr>
      <w:tr w:rsidR="001A59F1" w:rsidRPr="002533DB" w14:paraId="5D36E2C1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08BB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A382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8733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6242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0.00003905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C3055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0,000826553</w:t>
            </w:r>
          </w:p>
        </w:tc>
      </w:tr>
    </w:tbl>
    <w:p w14:paraId="1DA5DC19" w14:textId="77777777" w:rsidR="00286713" w:rsidRPr="002533DB" w:rsidRDefault="00286713" w:rsidP="00286713">
      <w:pPr>
        <w:rPr>
          <w:rFonts w:ascii="Arial" w:hAnsi="Arial" w:cs="Arial"/>
          <w:b/>
          <w:color w:val="000000"/>
        </w:rPr>
      </w:pPr>
    </w:p>
    <w:p w14:paraId="7EF95BEF" w14:textId="77777777" w:rsidR="00286713" w:rsidRPr="002533DB" w:rsidRDefault="00286713" w:rsidP="00286713">
      <w:pPr>
        <w:rPr>
          <w:rFonts w:ascii="Arial" w:hAnsi="Arial" w:cs="Arial"/>
          <w:b/>
          <w:color w:val="000000"/>
        </w:rPr>
      </w:pPr>
    </w:p>
    <w:p w14:paraId="3F48CA26" w14:textId="77777777" w:rsidR="00286713" w:rsidRPr="002533DB" w:rsidRDefault="00286713" w:rsidP="00286713">
      <w:pPr>
        <w:rPr>
          <w:rFonts w:ascii="Arial" w:hAnsi="Arial" w:cs="Arial"/>
          <w:b/>
          <w:color w:val="000000"/>
        </w:rPr>
      </w:pPr>
      <w:r w:rsidRPr="002533DB">
        <w:rPr>
          <w:rFonts w:ascii="Arial" w:hAnsi="Arial" w:cs="Arial"/>
          <w:b/>
          <w:color w:val="000000"/>
        </w:rPr>
        <w:t>Всего от 2 емкостей: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060"/>
        <w:gridCol w:w="877"/>
        <w:gridCol w:w="1801"/>
        <w:gridCol w:w="1768"/>
      </w:tblGrid>
      <w:tr w:rsidR="00286713" w:rsidRPr="002533DB" w14:paraId="6C54AEBB" w14:textId="77777777" w:rsidTr="00234409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E40D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B52B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026C" w14:textId="77777777" w:rsidR="00286713" w:rsidRPr="002533DB" w:rsidRDefault="00286713" w:rsidP="00234409">
            <w:pPr>
              <w:rPr>
                <w:rFonts w:ascii="Courier New" w:hAnsi="Courier New" w:cs="Courier New"/>
                <w:b/>
                <w:bCs/>
                <w:color w:val="000000"/>
              </w:rPr>
            </w:pPr>
            <w:proofErr w:type="spellStart"/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 w:rsidRPr="002533D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ADDF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062C" w14:textId="77777777" w:rsidR="00286713" w:rsidRPr="002533DB" w:rsidRDefault="00286713" w:rsidP="00234409">
            <w:pPr>
              <w:jc w:val="center"/>
              <w:rPr>
                <w:b/>
                <w:i/>
                <w:color w:val="000000"/>
              </w:rPr>
            </w:pPr>
            <w:r w:rsidRPr="002533DB"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1A59F1" w:rsidRPr="002533DB" w14:paraId="4FACA38D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39BE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099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3EBA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23D5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0.0471562434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A068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1.996399929</w:t>
            </w:r>
          </w:p>
        </w:tc>
      </w:tr>
      <w:tr w:rsidR="001A59F1" w:rsidRPr="002533DB" w14:paraId="5D8BC7BA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3609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BAA2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97A3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50A9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0.017441172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3465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0.738386946</w:t>
            </w:r>
          </w:p>
        </w:tc>
      </w:tr>
      <w:tr w:rsidR="001A59F1" w:rsidRPr="002533DB" w14:paraId="57BE0267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1DE2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55D9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2B25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DE97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0.00022778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630E1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0.009643113</w:t>
            </w:r>
          </w:p>
        </w:tc>
      </w:tr>
      <w:tr w:rsidR="001A59F1" w:rsidRPr="002533DB" w14:paraId="2A71B166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FB04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9AE0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55B8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6595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0.0001432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8FAFD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0.006061385</w:t>
            </w:r>
          </w:p>
        </w:tc>
      </w:tr>
      <w:tr w:rsidR="001A59F1" w:rsidRPr="002533DB" w14:paraId="3E860AE2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68B3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8247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C32D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3FAF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5E819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0.003030693</w:t>
            </w:r>
          </w:p>
        </w:tc>
      </w:tr>
      <w:tr w:rsidR="001A59F1" w:rsidRPr="002533DB" w14:paraId="7E0C58B1" w14:textId="77777777" w:rsidTr="0023440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470F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E4CF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DBA6" w14:textId="77777777" w:rsidR="001A59F1" w:rsidRPr="002533DB" w:rsidRDefault="001A59F1" w:rsidP="001A59F1">
            <w:pPr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5236" w14:textId="77777777" w:rsidR="001A59F1" w:rsidRPr="002533DB" w:rsidRDefault="001A59F1" w:rsidP="001A59F1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2533DB">
              <w:rPr>
                <w:rFonts w:ascii="Courier New" w:hAnsi="Courier New" w:cs="Courier New"/>
                <w:color w:val="000000"/>
                <w:sz w:val="22"/>
                <w:szCs w:val="22"/>
              </w:rPr>
              <w:t>0.00003905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5B277" w14:textId="77777777" w:rsidR="001A59F1" w:rsidRDefault="001A59F1" w:rsidP="001A59F1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0.001653105</w:t>
            </w:r>
          </w:p>
        </w:tc>
      </w:tr>
    </w:tbl>
    <w:p w14:paraId="3AB379DC" w14:textId="77777777" w:rsidR="00286713" w:rsidRDefault="00286713" w:rsidP="00286713">
      <w:pPr>
        <w:rPr>
          <w:rFonts w:ascii="Courier New" w:hAnsi="Courier New" w:cs="Courier New"/>
          <w:color w:val="000000"/>
          <w:sz w:val="22"/>
        </w:rPr>
      </w:pPr>
    </w:p>
    <w:p w14:paraId="1256B4A2" w14:textId="77777777" w:rsidR="006A3DEE" w:rsidRDefault="006A3DEE" w:rsidP="006A3DEE">
      <w:pPr>
        <w:rPr>
          <w:b/>
          <w:i/>
          <w:color w:val="000000"/>
          <w:sz w:val="22"/>
        </w:rPr>
      </w:pPr>
    </w:p>
    <w:p w14:paraId="235C57D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28A17971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6024,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55BCA457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lastRenderedPageBreak/>
        <w:t>Источник выделения: 6024 01, Покрасочные работы Эмаль НЦ-11</w:t>
      </w:r>
    </w:p>
    <w:p w14:paraId="40F9719A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C87EC2D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457C3BE9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14:paraId="4A133103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14:paraId="5D4C11FC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</w:p>
    <w:p w14:paraId="4A5ADED7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1B23C655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14:paraId="467C77C1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300B0EE4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</w:p>
    <w:p w14:paraId="33470A42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НЦ-11</w:t>
      </w:r>
    </w:p>
    <w:p w14:paraId="4761601D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</w:p>
    <w:p w14:paraId="7DB12614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100EBC8A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</w:p>
    <w:p w14:paraId="2063A392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74.5</w:t>
      </w:r>
    </w:p>
    <w:p w14:paraId="2986DCAD" w14:textId="77777777" w:rsidR="00596E95" w:rsidRDefault="00596E95" w:rsidP="00596E95">
      <w:pPr>
        <w:rPr>
          <w:rFonts w:ascii="Arial" w:hAnsi="Arial" w:cs="Arial"/>
          <w:b/>
          <w:color w:val="000000"/>
        </w:rPr>
      </w:pPr>
    </w:p>
    <w:p w14:paraId="35CC9B03" w14:textId="77777777" w:rsidR="00596E95" w:rsidRDefault="00596E95" w:rsidP="00596E9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14:paraId="0563847B" w14:textId="77777777" w:rsidR="00596E95" w:rsidRDefault="00596E95" w:rsidP="00596E95">
      <w:pPr>
        <w:rPr>
          <w:b/>
          <w:i/>
          <w:color w:val="000000"/>
          <w:u w:val="single"/>
        </w:rPr>
      </w:pPr>
    </w:p>
    <w:p w14:paraId="55DE139C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14:paraId="43A338F7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67CD27C8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447C0B82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74.5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0.03725</w:t>
      </w:r>
    </w:p>
    <w:p w14:paraId="65D24A9F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0.0207</w:t>
      </w:r>
    </w:p>
    <w:p w14:paraId="4F85B224" w14:textId="77777777" w:rsidR="00596E95" w:rsidRDefault="00596E95" w:rsidP="00596E95">
      <w:pPr>
        <w:rPr>
          <w:rFonts w:ascii="Arial" w:hAnsi="Arial" w:cs="Arial"/>
          <w:b/>
          <w:color w:val="000000"/>
        </w:rPr>
      </w:pPr>
    </w:p>
    <w:p w14:paraId="570FFCFF" w14:textId="77777777" w:rsidR="00596E95" w:rsidRDefault="00596E95" w:rsidP="00596E9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(Уксусной кислоты бутиловый эфир) (110)</w:t>
      </w:r>
    </w:p>
    <w:p w14:paraId="1B69AE63" w14:textId="77777777" w:rsidR="00596E95" w:rsidRDefault="00596E95" w:rsidP="00596E95">
      <w:pPr>
        <w:rPr>
          <w:b/>
          <w:i/>
          <w:color w:val="000000"/>
          <w:u w:val="single"/>
        </w:rPr>
      </w:pPr>
    </w:p>
    <w:p w14:paraId="4053C715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14:paraId="69095687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26497A72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6BEB357D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74.5 · 25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0.0931</w:t>
      </w:r>
    </w:p>
    <w:p w14:paraId="396FE097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25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0.0517</w:t>
      </w:r>
    </w:p>
    <w:p w14:paraId="1407D527" w14:textId="77777777" w:rsidR="00596E95" w:rsidRDefault="00596E95" w:rsidP="00596E95">
      <w:pPr>
        <w:rPr>
          <w:rFonts w:ascii="Arial" w:hAnsi="Arial" w:cs="Arial"/>
          <w:b/>
          <w:color w:val="000000"/>
        </w:rPr>
      </w:pPr>
    </w:p>
    <w:p w14:paraId="0B88F9E9" w14:textId="77777777" w:rsidR="00596E95" w:rsidRDefault="00596E95" w:rsidP="00596E9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0E810BA" w14:textId="77777777" w:rsidR="00596E95" w:rsidRDefault="00596E95" w:rsidP="00596E95">
      <w:pPr>
        <w:rPr>
          <w:b/>
          <w:i/>
          <w:color w:val="000000"/>
          <w:u w:val="single"/>
        </w:rPr>
      </w:pPr>
    </w:p>
    <w:p w14:paraId="01D66213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14:paraId="187D36B7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6A8CCB9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64C28F33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74.5 · 25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0.0931</w:t>
      </w:r>
    </w:p>
    <w:p w14:paraId="16FC87FF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25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0.0517</w:t>
      </w:r>
    </w:p>
    <w:p w14:paraId="70FA0DC3" w14:textId="77777777" w:rsidR="00596E95" w:rsidRDefault="00596E95" w:rsidP="00596E95">
      <w:pPr>
        <w:rPr>
          <w:rFonts w:ascii="Arial" w:hAnsi="Arial" w:cs="Arial"/>
          <w:b/>
          <w:color w:val="000000"/>
        </w:rPr>
      </w:pPr>
    </w:p>
    <w:p w14:paraId="43EEE0A9" w14:textId="77777777" w:rsidR="00596E95" w:rsidRDefault="00596E95" w:rsidP="00596E9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14:paraId="3E2D7FBF" w14:textId="77777777" w:rsidR="00596E95" w:rsidRDefault="00596E95" w:rsidP="00596E95">
      <w:pPr>
        <w:rPr>
          <w:b/>
          <w:i/>
          <w:color w:val="000000"/>
          <w:u w:val="single"/>
        </w:rPr>
      </w:pPr>
    </w:p>
    <w:p w14:paraId="728A9FBF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14:paraId="4B1F48AA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A33795A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73C33221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74.5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0.0559</w:t>
      </w:r>
    </w:p>
    <w:p w14:paraId="22672449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0.03104</w:t>
      </w:r>
    </w:p>
    <w:p w14:paraId="69E7C794" w14:textId="77777777" w:rsidR="00596E95" w:rsidRDefault="00596E95" w:rsidP="00596E95">
      <w:pPr>
        <w:rPr>
          <w:rFonts w:ascii="Arial" w:hAnsi="Arial" w:cs="Arial"/>
          <w:b/>
          <w:color w:val="000000"/>
        </w:rPr>
      </w:pPr>
    </w:p>
    <w:p w14:paraId="7BE06868" w14:textId="77777777" w:rsidR="00596E95" w:rsidRDefault="00596E95" w:rsidP="00596E9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1240 Этилацетат (674)</w:t>
      </w:r>
    </w:p>
    <w:p w14:paraId="6B125058" w14:textId="77777777" w:rsidR="00596E95" w:rsidRDefault="00596E95" w:rsidP="00596E95">
      <w:pPr>
        <w:rPr>
          <w:b/>
          <w:i/>
          <w:color w:val="000000"/>
          <w:u w:val="single"/>
        </w:rPr>
      </w:pPr>
    </w:p>
    <w:p w14:paraId="38A135D5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14:paraId="1B9AFB95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23B23662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06DD0A5F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74.5 · 25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0.0931</w:t>
      </w:r>
    </w:p>
    <w:p w14:paraId="68E39DE6" w14:textId="77777777" w:rsidR="00596E95" w:rsidRDefault="00596E95" w:rsidP="00596E9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74.5 · 25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0.0517</w:t>
      </w:r>
    </w:p>
    <w:p w14:paraId="7F2D7404" w14:textId="77777777" w:rsidR="00596E95" w:rsidRDefault="00596E95" w:rsidP="00596E95">
      <w:pPr>
        <w:rPr>
          <w:rFonts w:ascii="Arial" w:hAnsi="Arial" w:cs="Arial"/>
          <w:b/>
          <w:color w:val="000000"/>
        </w:rPr>
      </w:pPr>
    </w:p>
    <w:p w14:paraId="0DC8BA23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596E95" w14:paraId="50E4A0EF" w14:textId="77777777" w:rsidTr="00596E9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8DC7" w14:textId="77777777" w:rsidR="00596E95" w:rsidRDefault="00596E9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0CEB" w14:textId="77777777" w:rsidR="00596E95" w:rsidRDefault="00596E9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765B" w14:textId="77777777" w:rsidR="00596E95" w:rsidRDefault="00596E9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3283" w14:textId="77777777" w:rsidR="00596E95" w:rsidRDefault="00596E9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96E95" w14:paraId="7F989F57" w14:textId="77777777" w:rsidTr="00596E9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C664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D4CD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9AA8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0.0517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053C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0.0931</w:t>
            </w:r>
          </w:p>
        </w:tc>
      </w:tr>
      <w:tr w:rsidR="00596E95" w14:paraId="1061FFEB" w14:textId="77777777" w:rsidTr="00596E9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D6ED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0190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Бутан-1-ол (Бутиловый спирт) (102)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C562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12CD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0.03725</w:t>
            </w:r>
          </w:p>
        </w:tc>
      </w:tr>
      <w:tr w:rsidR="00596E95" w14:paraId="73F5DD87" w14:textId="77777777" w:rsidTr="00596E9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8BC0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1321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Этанол (Этиловый спирт) (667)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8C51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0.03104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C329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0.0559</w:t>
            </w:r>
          </w:p>
        </w:tc>
      </w:tr>
      <w:tr w:rsidR="00596E95" w14:paraId="226AA8CF" w14:textId="77777777" w:rsidTr="00596E9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886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1210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A67C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Бутилацетат (Уксусной кислоты бутиловый эфир) (110)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B9AA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0.0517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87B2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0.0931</w:t>
            </w:r>
          </w:p>
        </w:tc>
      </w:tr>
      <w:tr w:rsidR="00596E95" w14:paraId="01972FDB" w14:textId="77777777" w:rsidTr="00596E9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CB76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1240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6BE6" w14:textId="77777777" w:rsidR="00596E95" w:rsidRDefault="00596E9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Этилацетат (674)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1E1D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0.0517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03EB" w14:textId="77777777" w:rsidR="00596E95" w:rsidRDefault="00596E9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0.0931</w:t>
            </w:r>
          </w:p>
        </w:tc>
      </w:tr>
    </w:tbl>
    <w:p w14:paraId="2013A41A" w14:textId="77777777" w:rsidR="00596E95" w:rsidRDefault="00596E95" w:rsidP="00596E95">
      <w:pPr>
        <w:rPr>
          <w:color w:val="000000"/>
          <w:sz w:val="22"/>
        </w:rPr>
      </w:pPr>
    </w:p>
    <w:p w14:paraId="2C8B2E1F" w14:textId="77777777" w:rsidR="00596E95" w:rsidRDefault="00596E95" w:rsidP="00596E95">
      <w:pPr>
        <w:rPr>
          <w:rFonts w:ascii="Courier New" w:hAnsi="Courier New" w:cs="Courier New"/>
          <w:color w:val="000000"/>
          <w:sz w:val="22"/>
        </w:rPr>
      </w:pPr>
    </w:p>
    <w:p w14:paraId="727534D6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14:paraId="1578E893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6024,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5A7EFDC8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02, Покрасочные работы. Эмаль НЦ-132П</w:t>
      </w:r>
    </w:p>
    <w:p w14:paraId="54DACC34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8D8CBF7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6015C434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14:paraId="3E14FA4C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14:paraId="45D315AB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4DF315B7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0194EA19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14:paraId="48E561AD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22E10437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2D6B732B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НЦ-132П</w:t>
      </w:r>
    </w:p>
    <w:p w14:paraId="0E2E1383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18AF48BB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1785F3FF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08EE2ABF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80</w:t>
      </w:r>
    </w:p>
    <w:p w14:paraId="33EAA233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4B5D5CF0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 (470)</w:t>
      </w:r>
    </w:p>
    <w:p w14:paraId="57C337EE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7745900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42B281CE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552A9706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DF09D31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80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0.032</w:t>
      </w:r>
    </w:p>
    <w:p w14:paraId="72CB3CB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0.01778</w:t>
      </w:r>
    </w:p>
    <w:p w14:paraId="79E5F3A0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05C040BB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1042 Бутан-1-ол (Бутиловый спирт) (102)</w:t>
      </w:r>
    </w:p>
    <w:p w14:paraId="3B80064C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397E6C93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14:paraId="42180A82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2F580587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ED8DFE3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80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0.06</w:t>
      </w:r>
    </w:p>
    <w:p w14:paraId="4111EB1F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0.0333</w:t>
      </w:r>
    </w:p>
    <w:p w14:paraId="6775CE10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2D6F38CB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(Уксусной кислоты бутиловый эфир) (110)</w:t>
      </w:r>
    </w:p>
    <w:p w14:paraId="1EE29CB0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76A1D6B7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39B70EF6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3EC5BD2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42F7179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80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0.032</w:t>
      </w:r>
    </w:p>
    <w:p w14:paraId="1C5147E3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0.01778</w:t>
      </w:r>
    </w:p>
    <w:p w14:paraId="753F9A3E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240D2101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6B7ED2B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7912613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41</w:t>
      </w:r>
    </w:p>
    <w:p w14:paraId="51293A19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35A6C24D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978C90E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80 · 41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0.164</w:t>
      </w:r>
    </w:p>
    <w:p w14:paraId="09C60A10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41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0.0911</w:t>
      </w:r>
    </w:p>
    <w:p w14:paraId="0D7CB17A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03B14880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14:paraId="43370C4C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31DFA97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20</w:t>
      </w:r>
    </w:p>
    <w:p w14:paraId="6C75C6C5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7D5773C4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F011E51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80 · 20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0.08</w:t>
      </w:r>
    </w:p>
    <w:p w14:paraId="08F4C380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20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0.0444</w:t>
      </w:r>
    </w:p>
    <w:p w14:paraId="30FCB036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6900CF9F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1119 2-Этоксиэтанол (Этиловый эфир этиленгликоля, </w:t>
      </w:r>
      <w:proofErr w:type="spellStart"/>
      <w:r>
        <w:rPr>
          <w:b/>
          <w:i/>
          <w:color w:val="000000"/>
          <w:u w:val="single"/>
        </w:rPr>
        <w:t>Этилцеллозольв</w:t>
      </w:r>
      <w:proofErr w:type="spellEnd"/>
      <w:r>
        <w:rPr>
          <w:b/>
          <w:i/>
          <w:color w:val="000000"/>
          <w:u w:val="single"/>
        </w:rPr>
        <w:t>) (1497*)</w:t>
      </w:r>
    </w:p>
    <w:p w14:paraId="5F29F5F4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67CD80C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51D17AA0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6C5A3865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C326696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80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0.032</w:t>
      </w:r>
    </w:p>
    <w:p w14:paraId="149677E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80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0.01778</w:t>
      </w:r>
    </w:p>
    <w:p w14:paraId="6B83034D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1C22A320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8C2E54" w14:paraId="3261DA9A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C9BB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F33C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18A5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2F3C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C2E54" w14:paraId="30E65DD2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1C8F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9941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1D78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0.0911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49AE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0.164</w:t>
            </w:r>
          </w:p>
        </w:tc>
      </w:tr>
      <w:tr w:rsidR="008C2E54" w14:paraId="54708660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1151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1042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039A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Бутан-1-ол (Бутиловый спирт) (102)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71B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80AF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</w:t>
            </w:r>
          </w:p>
        </w:tc>
      </w:tr>
      <w:tr w:rsidR="008C2E54" w14:paraId="0AA73650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F1AE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9420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Этанол (Этиловый спирт) (667)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6977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CBE6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</w:t>
            </w:r>
          </w:p>
        </w:tc>
      </w:tr>
      <w:tr w:rsidR="008C2E54" w14:paraId="54776489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4300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29B9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2-Этоксиэтанол (Этиловый эфир этиленгликоля, </w:t>
            </w:r>
            <w:proofErr w:type="spellStart"/>
            <w:r>
              <w:rPr>
                <w:color w:val="000000"/>
                <w:sz w:val="22"/>
              </w:rPr>
              <w:t>Этилцеллозольв</w:t>
            </w:r>
            <w:proofErr w:type="spellEnd"/>
            <w:r>
              <w:rPr>
                <w:color w:val="000000"/>
                <w:sz w:val="22"/>
              </w:rPr>
              <w:t>) (1497*)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6610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0.01778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5511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</w:t>
            </w:r>
          </w:p>
        </w:tc>
      </w:tr>
      <w:tr w:rsidR="008C2E54" w14:paraId="5E105CA9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C32D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1210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BEF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Бутилацетат (Уксусной кислоты бутиловый эфир) (110)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2E91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0.01778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5C80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</w:t>
            </w:r>
          </w:p>
        </w:tc>
      </w:tr>
      <w:tr w:rsidR="008C2E54" w14:paraId="53EEF730" w14:textId="77777777" w:rsidTr="008C2E5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A825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6ABC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Пропан-2-он (Ацетон) (470)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7939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0.01778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7220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0.032</w:t>
            </w:r>
          </w:p>
        </w:tc>
      </w:tr>
    </w:tbl>
    <w:p w14:paraId="118DC3CF" w14:textId="77777777" w:rsidR="008C2E54" w:rsidRDefault="008C2E54" w:rsidP="008C2E54">
      <w:pPr>
        <w:rPr>
          <w:color w:val="000000"/>
          <w:sz w:val="22"/>
        </w:rPr>
      </w:pPr>
    </w:p>
    <w:p w14:paraId="069D87B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646CFF3A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6024,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44883C4C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03, Покрасочные работы. Эмаль ПФ-115</w:t>
      </w:r>
    </w:p>
    <w:p w14:paraId="397DFC7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14C08D3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4CFB501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14:paraId="603C0FC4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14:paraId="7B35BFB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5809F1A7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108889D5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0.9</w:t>
      </w:r>
    </w:p>
    <w:p w14:paraId="611C750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1BC1DC9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7395BC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Эмаль ПФ-115</w:t>
      </w:r>
    </w:p>
    <w:p w14:paraId="6E83054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336F9911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5B4FF44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255AE5C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45</w:t>
      </w:r>
    </w:p>
    <w:p w14:paraId="2B2D5CDB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0650106F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489321C1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4F82C22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14:paraId="665E3DBC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487335A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06DE382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 · 45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0.2025</w:t>
      </w:r>
    </w:p>
    <w:p w14:paraId="161C62D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45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0.0625</w:t>
      </w:r>
    </w:p>
    <w:p w14:paraId="5A08C0EC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1CDE1061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2752 Уайт-спирит (1294*)</w:t>
      </w:r>
    </w:p>
    <w:p w14:paraId="0E270945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0A9B601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14:paraId="05C29C97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5FE09D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4DCC9E2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 · 45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0.2025</w:t>
      </w:r>
    </w:p>
    <w:p w14:paraId="3DDB18B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45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0.0625</w:t>
      </w:r>
    </w:p>
    <w:p w14:paraId="19506F04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3DBF9EF5" w14:textId="77777777" w:rsidR="006A3DEE" w:rsidRDefault="006A3DEE" w:rsidP="006A3DEE">
      <w:pPr>
        <w:rPr>
          <w:b/>
          <w:i/>
          <w:color w:val="000000"/>
          <w:sz w:val="22"/>
        </w:rPr>
      </w:pPr>
    </w:p>
    <w:p w14:paraId="7B41E0D0" w14:textId="77777777" w:rsidR="006A3DEE" w:rsidRDefault="006A3DEE" w:rsidP="006A3DEE">
      <w:pPr>
        <w:rPr>
          <w:b/>
          <w:i/>
          <w:color w:val="000000"/>
          <w:sz w:val="22"/>
        </w:rPr>
      </w:pPr>
    </w:p>
    <w:p w14:paraId="295A742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0E27389E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6024,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11B3B235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04, Покрасочные работы, Растворитель 646</w:t>
      </w:r>
    </w:p>
    <w:p w14:paraId="35C8668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14:paraId="6413447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5236F5E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14:paraId="21857DBC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14:paraId="193559B6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2EBF486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7B48599F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14:paraId="21A3254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0ADA83E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C028CE7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646</w:t>
      </w:r>
    </w:p>
    <w:p w14:paraId="08E47A46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403388C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141205D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1277E08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14:paraId="1BEC79F3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5A0F24E2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 (470)</w:t>
      </w:r>
    </w:p>
    <w:p w14:paraId="1206E87E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2E11DCF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7</w:t>
      </w:r>
    </w:p>
    <w:p w14:paraId="7E56327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4BD9DC9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7FEF4D1C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7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0.035</w:t>
      </w:r>
    </w:p>
    <w:p w14:paraId="1A6E325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7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0.01944</w:t>
      </w:r>
    </w:p>
    <w:p w14:paraId="108E2786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388EF315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(Бутиловый спирт) (102)</w:t>
      </w:r>
    </w:p>
    <w:p w14:paraId="5F103755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0C279565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14:paraId="659AEB2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33D12F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90E2E2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15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0.075</w:t>
      </w:r>
    </w:p>
    <w:p w14:paraId="100C870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15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0.0417</w:t>
      </w:r>
    </w:p>
    <w:p w14:paraId="4BA3E1C4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69190314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(Уксусной кислоты бутиловый эфир) (110)</w:t>
      </w:r>
    </w:p>
    <w:p w14:paraId="7F97FF29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0524D37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14:paraId="70D2252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48E8DCC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2869B4F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0.05</w:t>
      </w:r>
    </w:p>
    <w:p w14:paraId="7A4FAA2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14:paraId="5D3EF514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534CDD8D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6DC4988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0BFDC20C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14:paraId="2109FF7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799EEB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0767B9B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50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0.25</w:t>
      </w:r>
    </w:p>
    <w:p w14:paraId="314BCBF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50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0.139</w:t>
      </w:r>
    </w:p>
    <w:p w14:paraId="43DD7915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227B021B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(Этиловый спирт) (667)</w:t>
      </w:r>
    </w:p>
    <w:p w14:paraId="640C99BA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52725F3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14:paraId="08BAC6D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06B49D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2EFBF912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0.05</w:t>
      </w:r>
    </w:p>
    <w:p w14:paraId="138F041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0.0278</w:t>
      </w:r>
    </w:p>
    <w:p w14:paraId="709C3EC1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35205F3F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1119 2-Этоксиэтанол (Этиловый эфир этиленгликоля, </w:t>
      </w:r>
      <w:proofErr w:type="spellStart"/>
      <w:r>
        <w:rPr>
          <w:b/>
          <w:i/>
          <w:color w:val="000000"/>
          <w:u w:val="single"/>
        </w:rPr>
        <w:t>Этилцеллозольв</w:t>
      </w:r>
      <w:proofErr w:type="spellEnd"/>
      <w:r>
        <w:rPr>
          <w:b/>
          <w:i/>
          <w:color w:val="000000"/>
          <w:u w:val="single"/>
        </w:rPr>
        <w:t>) (1497*)</w:t>
      </w:r>
    </w:p>
    <w:p w14:paraId="35F2D020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3F27261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5BEDA26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467C96B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34AF055C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8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0.04</w:t>
      </w:r>
    </w:p>
    <w:p w14:paraId="396D5F35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8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0.0222</w:t>
      </w:r>
    </w:p>
    <w:p w14:paraId="33EA445A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3D4D1134" w14:textId="77777777" w:rsidR="006A3DEE" w:rsidRDefault="006A3DEE" w:rsidP="006A3DEE">
      <w:pPr>
        <w:rPr>
          <w:b/>
          <w:i/>
          <w:color w:val="000000"/>
          <w:sz w:val="22"/>
        </w:rPr>
      </w:pPr>
    </w:p>
    <w:p w14:paraId="5099CFEE" w14:textId="77777777" w:rsidR="006A3DEE" w:rsidRDefault="006A3DEE" w:rsidP="006A3DEE">
      <w:pPr>
        <w:rPr>
          <w:b/>
          <w:i/>
          <w:color w:val="000000"/>
          <w:sz w:val="22"/>
        </w:rPr>
      </w:pPr>
    </w:p>
    <w:p w14:paraId="37CAC7B6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14:paraId="795C5A52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6024,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6701E762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6024 05, Покрасочные работы, Уайт-спирит</w:t>
      </w:r>
    </w:p>
    <w:p w14:paraId="4F169482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04C2D5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75756FCC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нанесении лакокрасочных материалов (по величинам удельных</w:t>
      </w:r>
    </w:p>
    <w:p w14:paraId="354EE09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211.2.02.05-2004. Астана, 2005</w:t>
      </w:r>
    </w:p>
    <w:p w14:paraId="2E0AE7E2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36E9992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7506796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тонн,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0.5</w:t>
      </w:r>
    </w:p>
    <w:p w14:paraId="146BB4D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кг,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030568E9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01966D1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Уайт-спирит</w:t>
      </w:r>
    </w:p>
    <w:p w14:paraId="02E3D8E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A052D0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339DD3E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48D6031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%,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14:paraId="5540F3C6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37D4E725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2752 Уайт-спирит (1294*)</w:t>
      </w:r>
    </w:p>
    <w:p w14:paraId="7DB445B6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07E35E1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%,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100</w:t>
      </w:r>
    </w:p>
    <w:p w14:paraId="389C6AE6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63BDC04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%,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01869C5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ЗВ (3-4),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MS · F2 · FPI · DP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100 · 100 · 100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0.5</w:t>
      </w:r>
    </w:p>
    <w:p w14:paraId="24289E0F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ЗВ (5-6),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MS1 · F2 · FPI · DP / (3.6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 · 100 · 100 · 100 / (3.6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0.278</w:t>
      </w:r>
    </w:p>
    <w:p w14:paraId="454460DE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6B450B8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6A3DEE" w14:paraId="6A17EA5D" w14:textId="77777777" w:rsidTr="006A3D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6C7A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6426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1239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D777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14:paraId="5C30C44A" w14:textId="77777777" w:rsidTr="006A3D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CE79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C5E1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Уайт-спирит (1294*)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4557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1D81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</w:t>
            </w:r>
          </w:p>
        </w:tc>
      </w:tr>
    </w:tbl>
    <w:p w14:paraId="55E73069" w14:textId="77777777" w:rsidR="006A3DEE" w:rsidRDefault="006A3DEE" w:rsidP="006A3DEE">
      <w:pPr>
        <w:rPr>
          <w:color w:val="000000"/>
          <w:sz w:val="22"/>
        </w:rPr>
      </w:pPr>
    </w:p>
    <w:p w14:paraId="21390AB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245C7E13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0B5D5AD9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6051,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1772F64D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6051 01, Сварочный агрегат</w:t>
      </w:r>
    </w:p>
    <w:p w14:paraId="305F95A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5DFE066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548A79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7F51FD3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076CB54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14:paraId="7072129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6341245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NO2, </w:t>
      </w:r>
      <w:r>
        <w:rPr>
          <w:b/>
          <w:i/>
          <w:color w:val="000000"/>
          <w:sz w:val="22"/>
        </w:rPr>
        <w:t xml:space="preserve">KNO2 = </w:t>
      </w:r>
      <w:r>
        <w:rPr>
          <w:rFonts w:ascii="Arial" w:hAnsi="Arial" w:cs="Arial"/>
          <w:b/>
          <w:color w:val="000000"/>
        </w:rPr>
        <w:t>0.8</w:t>
      </w:r>
    </w:p>
    <w:p w14:paraId="551C220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NO, </w:t>
      </w:r>
      <w:r>
        <w:rPr>
          <w:b/>
          <w:i/>
          <w:color w:val="000000"/>
          <w:sz w:val="22"/>
        </w:rPr>
        <w:t xml:space="preserve">KNO = </w:t>
      </w:r>
      <w:r>
        <w:rPr>
          <w:rFonts w:ascii="Arial" w:hAnsi="Arial" w:cs="Arial"/>
          <w:b/>
          <w:color w:val="000000"/>
        </w:rPr>
        <w:t>0.13</w:t>
      </w:r>
    </w:p>
    <w:p w14:paraId="335158A1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52C1F147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755213F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68D60A5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УОНИ-13/55</w:t>
      </w:r>
    </w:p>
    <w:p w14:paraId="7658347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900</w:t>
      </w:r>
    </w:p>
    <w:p w14:paraId="30E209F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6AA5BE1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1</w:t>
      </w:r>
    </w:p>
    <w:p w14:paraId="737B803A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63F3308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03995D7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16.99</w:t>
      </w:r>
    </w:p>
    <w:p w14:paraId="2DA3A7C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14:paraId="7A6929D4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2F76995C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14:paraId="73E63543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6196392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5B1CA50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13.9</w:t>
      </w:r>
    </w:p>
    <w:p w14:paraId="74F2E48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13.9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0.0125</w:t>
      </w:r>
    </w:p>
    <w:p w14:paraId="25365F6C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13.9 · 1 / 3600 = </w:t>
      </w:r>
      <w:r>
        <w:rPr>
          <w:rFonts w:ascii="Arial" w:hAnsi="Arial" w:cs="Arial"/>
          <w:b/>
          <w:color w:val="000000"/>
        </w:rPr>
        <w:t>0.00386</w:t>
      </w:r>
    </w:p>
    <w:p w14:paraId="31F76B42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7BDA7F37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084F62AF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6889973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017BB37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1.09</w:t>
      </w:r>
    </w:p>
    <w:p w14:paraId="01A0877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1.09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0.000981</w:t>
      </w:r>
    </w:p>
    <w:p w14:paraId="0679B2A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1.09 · 1 / 3600 = </w:t>
      </w:r>
      <w:r>
        <w:rPr>
          <w:rFonts w:ascii="Arial" w:hAnsi="Arial" w:cs="Arial"/>
          <w:b/>
          <w:color w:val="000000"/>
        </w:rPr>
        <w:t>0.000303</w:t>
      </w:r>
    </w:p>
    <w:p w14:paraId="05C78E84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53B320FC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054BC9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583913D1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20BA22C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</w:t>
      </w:r>
    </w:p>
    <w:p w14:paraId="1FD5DF3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</w:t>
      </w:r>
    </w:p>
    <w:p w14:paraId="6AE0815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 · 1 / 3600 = </w:t>
      </w:r>
      <w:r>
        <w:rPr>
          <w:rFonts w:ascii="Arial" w:hAnsi="Arial" w:cs="Arial"/>
          <w:b/>
          <w:color w:val="000000"/>
        </w:rPr>
        <w:t>0.000278</w:t>
      </w:r>
    </w:p>
    <w:p w14:paraId="41CFC4D2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5ABE85D4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>
        <w:rPr>
          <w:b/>
          <w:i/>
          <w:color w:val="000000"/>
          <w:u w:val="single"/>
        </w:rPr>
        <w:t>гексафторалюминат</w:t>
      </w:r>
      <w:proofErr w:type="spellEnd"/>
      <w:r>
        <w:rPr>
          <w:b/>
          <w:i/>
          <w:color w:val="000000"/>
          <w:u w:val="single"/>
        </w:rPr>
        <w:t>) (Фториды неорганические плохо растворимые /в пересчете на фтор/) (615)</w:t>
      </w:r>
    </w:p>
    <w:p w14:paraId="5A20F22D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3CF79239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00B1617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</w:t>
      </w:r>
    </w:p>
    <w:p w14:paraId="2FF3B92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0.0009</w:t>
      </w:r>
    </w:p>
    <w:p w14:paraId="341351EF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 · 1 / 3600 = </w:t>
      </w:r>
      <w:r>
        <w:rPr>
          <w:rFonts w:ascii="Arial" w:hAnsi="Arial" w:cs="Arial"/>
          <w:b/>
          <w:color w:val="000000"/>
        </w:rPr>
        <w:t>0.000278</w:t>
      </w:r>
    </w:p>
    <w:p w14:paraId="643AFC5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14:paraId="45EFE592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14:paraId="1F46DE2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CC5E013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4E322B8B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75BD4A09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79CE339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0.93</w:t>
      </w:r>
    </w:p>
    <w:p w14:paraId="769E905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0.93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0.000837</w:t>
      </w:r>
    </w:p>
    <w:p w14:paraId="3C14E52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0.93 · 1 / 3600 = </w:t>
      </w:r>
      <w:r>
        <w:rPr>
          <w:rFonts w:ascii="Arial" w:hAnsi="Arial" w:cs="Arial"/>
          <w:b/>
          <w:color w:val="000000"/>
        </w:rPr>
        <w:t>0.0002583</w:t>
      </w:r>
    </w:p>
    <w:p w14:paraId="08A8BB67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4C2A1FE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14:paraId="0716D7A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125D043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157812F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2.7</w:t>
      </w:r>
    </w:p>
    <w:p w14:paraId="3A7D5FA8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76CB9183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трансформации оксидов азота получаем:</w:t>
      </w:r>
    </w:p>
    <w:p w14:paraId="7A9A347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08DCA0D1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31219B7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3871464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KNO2 · 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0.8 · 2.7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0.001944</w:t>
      </w:r>
    </w:p>
    <w:p w14:paraId="6CA16EC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KNO2 · GIS · BMAX / 3600 = </w:t>
      </w:r>
      <w:r>
        <w:rPr>
          <w:b/>
          <w:color w:val="000000"/>
        </w:rPr>
        <w:t xml:space="preserve">0.8 · 2.7 · 1 / 3600 = </w:t>
      </w:r>
      <w:r>
        <w:rPr>
          <w:rFonts w:ascii="Arial" w:hAnsi="Arial" w:cs="Arial"/>
          <w:b/>
          <w:color w:val="000000"/>
        </w:rPr>
        <w:t>0.0006</w:t>
      </w:r>
    </w:p>
    <w:p w14:paraId="08248EFC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7D8E0B39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0304 Азот (II) оксид (Азота оксид) (6)</w:t>
      </w:r>
    </w:p>
    <w:p w14:paraId="4D5173F4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48DA475C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KNO · 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0.13 · 2.7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0.000316</w:t>
      </w:r>
    </w:p>
    <w:p w14:paraId="78F0679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KNO · GIS · BMAX / 3600 = </w:t>
      </w:r>
      <w:r>
        <w:rPr>
          <w:b/>
          <w:color w:val="000000"/>
        </w:rPr>
        <w:t xml:space="preserve">0.13 · 2.7 · 1 / 3600 = </w:t>
      </w:r>
      <w:r>
        <w:rPr>
          <w:rFonts w:ascii="Arial" w:hAnsi="Arial" w:cs="Arial"/>
          <w:b/>
          <w:color w:val="000000"/>
        </w:rPr>
        <w:t>0.0000975</w:t>
      </w:r>
    </w:p>
    <w:p w14:paraId="39C2FD86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0884C64A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8B7B8BB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6B36D272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31344A9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13.3</w:t>
      </w:r>
    </w:p>
    <w:p w14:paraId="3E1D469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13.3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0.01197</w:t>
      </w:r>
    </w:p>
    <w:p w14:paraId="0428CA66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13.3 · 1 / 3600 = </w:t>
      </w:r>
      <w:r>
        <w:rPr>
          <w:rFonts w:ascii="Arial" w:hAnsi="Arial" w:cs="Arial"/>
          <w:b/>
          <w:color w:val="000000"/>
        </w:rPr>
        <w:t>0.003694</w:t>
      </w:r>
    </w:p>
    <w:p w14:paraId="2BE9547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315B2A69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14:paraId="1176C04F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900</w:t>
      </w:r>
    </w:p>
    <w:p w14:paraId="13BC5917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3BB2784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1</w:t>
      </w:r>
    </w:p>
    <w:p w14:paraId="48BD5373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22372ED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3A0C62D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14:paraId="0839AF0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14:paraId="27FD3561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37F591CC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14:paraId="62E7047E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53A43741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5DE89E8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14:paraId="401608F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0.0088</w:t>
      </w:r>
    </w:p>
    <w:p w14:paraId="2863C65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1 / 3600 = </w:t>
      </w:r>
      <w:r>
        <w:rPr>
          <w:rFonts w:ascii="Arial" w:hAnsi="Arial" w:cs="Arial"/>
          <w:b/>
          <w:color w:val="000000"/>
        </w:rPr>
        <w:t>0.002714</w:t>
      </w:r>
    </w:p>
    <w:p w14:paraId="16BD2884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71C7FDCE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2060CE56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3CD86E84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56149D6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14:paraId="6FE7AEB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0.001557</w:t>
      </w:r>
    </w:p>
    <w:p w14:paraId="2626A01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1 / 3600 = </w:t>
      </w:r>
      <w:r>
        <w:rPr>
          <w:rFonts w:ascii="Arial" w:hAnsi="Arial" w:cs="Arial"/>
          <w:b/>
          <w:color w:val="000000"/>
        </w:rPr>
        <w:t>0.000481</w:t>
      </w:r>
    </w:p>
    <w:p w14:paraId="32D749C6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14:paraId="0836011B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14:paraId="1AD529E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EB616A7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2A8FEF4B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6EDBD600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02ADC25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14:paraId="5F04BB9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0.00036</w:t>
      </w:r>
    </w:p>
    <w:p w14:paraId="539DC76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1 / 3600 = </w:t>
      </w:r>
      <w:r>
        <w:rPr>
          <w:rFonts w:ascii="Arial" w:hAnsi="Arial" w:cs="Arial"/>
          <w:b/>
          <w:color w:val="000000"/>
        </w:rPr>
        <w:t>0.000111</w:t>
      </w:r>
    </w:p>
    <w:p w14:paraId="66F8B88D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6ECCE12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A3DEE" w14:paraId="128CDDA3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462C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ED808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80C7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0BEA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14:paraId="76F01504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7096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F112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>
              <w:rPr>
                <w:color w:val="000000"/>
                <w:sz w:val="22"/>
              </w:rPr>
              <w:t>диЖелезо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триоксид</w:t>
            </w:r>
            <w:proofErr w:type="spellEnd"/>
            <w:r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43CA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66C9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0.0213</w:t>
            </w:r>
          </w:p>
        </w:tc>
      </w:tr>
      <w:tr w:rsidR="006A3DEE" w14:paraId="2935FE17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3F26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8905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542B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B6D0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0.002538</w:t>
            </w:r>
          </w:p>
        </w:tc>
      </w:tr>
      <w:tr w:rsidR="006A3DEE" w14:paraId="268E37F4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787F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6633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5FA3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B106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0.001944</w:t>
            </w:r>
          </w:p>
        </w:tc>
      </w:tr>
      <w:tr w:rsidR="006A3DEE" w14:paraId="0BB77007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6063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7A27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E8E1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0.0000975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0137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0.000316</w:t>
            </w:r>
          </w:p>
        </w:tc>
      </w:tr>
      <w:tr w:rsidR="006A3DEE" w14:paraId="0F289969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763E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D6C1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86BA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0.003694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5488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0.01197</w:t>
            </w:r>
          </w:p>
        </w:tc>
      </w:tr>
      <w:tr w:rsidR="006A3DEE" w14:paraId="7C9F4A93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06DF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558E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F970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0.0002583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F0CA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0.001197</w:t>
            </w:r>
          </w:p>
        </w:tc>
      </w:tr>
      <w:tr w:rsidR="006A3DEE" w14:paraId="03FFF494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D767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3068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color w:val="000000"/>
                <w:sz w:val="22"/>
              </w:rPr>
              <w:lastRenderedPageBreak/>
              <w:t>гексафторалюминат</w:t>
            </w:r>
            <w:proofErr w:type="spellEnd"/>
            <w:r>
              <w:rPr>
                <w:color w:val="000000"/>
                <w:sz w:val="22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E324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C25B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</w:t>
            </w:r>
          </w:p>
        </w:tc>
      </w:tr>
      <w:tr w:rsidR="006A3DEE" w14:paraId="7C9655D5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8B3D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62D9" w14:textId="77777777" w:rsidR="006A3DEE" w:rsidRDefault="006A3DE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7CE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5608" w14:textId="77777777" w:rsidR="006A3DEE" w:rsidRDefault="006A3DE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0.0009</w:t>
            </w:r>
          </w:p>
        </w:tc>
      </w:tr>
    </w:tbl>
    <w:p w14:paraId="2E67BFFF" w14:textId="77777777" w:rsidR="006A3DEE" w:rsidRDefault="006A3DEE" w:rsidP="006A3DEE">
      <w:pPr>
        <w:rPr>
          <w:color w:val="000000"/>
          <w:sz w:val="22"/>
        </w:rPr>
      </w:pPr>
    </w:p>
    <w:p w14:paraId="5D3D579A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1556911B" w14:textId="77777777" w:rsidR="006A3DEE" w:rsidRDefault="006A3DEE" w:rsidP="006A3DEE">
      <w:pPr>
        <w:rPr>
          <w:b/>
          <w:i/>
          <w:color w:val="000000"/>
          <w:sz w:val="22"/>
        </w:rPr>
      </w:pPr>
    </w:p>
    <w:p w14:paraId="35096A56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14:paraId="4541418E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6053,Неорганизован</w:t>
      </w:r>
      <w:proofErr w:type="gramEnd"/>
    </w:p>
    <w:p w14:paraId="737CB608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136,АЗС</w:t>
      </w:r>
      <w:proofErr w:type="gramEnd"/>
      <w:r w:rsidR="008C2E54">
        <w:rPr>
          <w:rFonts w:ascii="Courier New" w:hAnsi="Courier New" w:cs="Courier New"/>
          <w:b/>
          <w:color w:val="000000"/>
          <w:sz w:val="22"/>
        </w:rPr>
        <w:t xml:space="preserve"> (бензин)</w:t>
      </w:r>
    </w:p>
    <w:p w14:paraId="12603BC2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0E135DB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2ADBC4C3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4C183B24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14:paraId="58A1A6CC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4C88CE54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Нефтепродукт:Бензины</w:t>
      </w:r>
      <w:proofErr w:type="spellEnd"/>
      <w:proofErr w:type="gramEnd"/>
      <w:r>
        <w:rPr>
          <w:rFonts w:ascii="Courier New" w:hAnsi="Courier New" w:cs="Courier New"/>
          <w:color w:val="000000"/>
          <w:sz w:val="22"/>
        </w:rPr>
        <w:t xml:space="preserve"> автомобильные низкооктановые (до 90)</w:t>
      </w:r>
    </w:p>
    <w:p w14:paraId="37604DC6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049475EE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4E7CEC80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989B774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spellEnd"/>
      <w:proofErr w:type="gramEnd"/>
    </w:p>
    <w:p w14:paraId="234FA586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418DCAFD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77B1266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580</w:t>
      </w:r>
    </w:p>
    <w:p w14:paraId="621BE74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10</w:t>
      </w:r>
    </w:p>
    <w:p w14:paraId="6383A9B6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4D12AA0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250</w:t>
      </w:r>
    </w:p>
    <w:p w14:paraId="60125CA8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10</w:t>
      </w:r>
    </w:p>
    <w:p w14:paraId="3B79921E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41E750C1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310</w:t>
      </w:r>
    </w:p>
    <w:p w14:paraId="6211DD5E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22</w:t>
      </w:r>
    </w:p>
    <w:p w14:paraId="6266568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(580 · 22) / 3600 = </w:t>
      </w:r>
      <w:r>
        <w:rPr>
          <w:rFonts w:ascii="Arial" w:hAnsi="Arial" w:cs="Arial"/>
          <w:b/>
          <w:color w:val="000000"/>
        </w:rPr>
        <w:t>3.544</w:t>
      </w:r>
    </w:p>
    <w:p w14:paraId="0B11A0A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(250 · 10 + 310 · 10)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0.0056</w:t>
      </w:r>
    </w:p>
    <w:p w14:paraId="3E4C0D71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125</w:t>
      </w:r>
    </w:p>
    <w:p w14:paraId="06AC706F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125 · (10 + 10)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0.00125</w:t>
      </w:r>
    </w:p>
    <w:p w14:paraId="206217A3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0.0056 + 0.00125 = </w:t>
      </w:r>
      <w:r>
        <w:rPr>
          <w:rFonts w:ascii="Arial" w:hAnsi="Arial" w:cs="Arial"/>
          <w:b/>
          <w:color w:val="000000"/>
        </w:rPr>
        <w:t>0.00685</w:t>
      </w:r>
    </w:p>
    <w:p w14:paraId="6E317C5D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7B7CE5CE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018910F1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025B9FD5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100F5D4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972</w:t>
      </w:r>
    </w:p>
    <w:p w14:paraId="387A939F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517DFAA3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420</w:t>
      </w:r>
    </w:p>
    <w:p w14:paraId="69052677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05A1889D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баков автомашин в весенне-летний период, г/м3(Прил.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515</w:t>
      </w:r>
    </w:p>
    <w:p w14:paraId="2102994C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7BBFBD2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14:paraId="05C8FC2E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0A7F375F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14:paraId="4D7BF600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27994A93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972 · 0.4 / 3600 = </w:t>
      </w:r>
      <w:r>
        <w:rPr>
          <w:rFonts w:ascii="Arial" w:hAnsi="Arial" w:cs="Arial"/>
          <w:b/>
          <w:color w:val="000000"/>
        </w:rPr>
        <w:t>0.108</w:t>
      </w:r>
    </w:p>
    <w:p w14:paraId="3ECEA47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(420 · 10 + 515 · 10)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0.00935</w:t>
      </w:r>
    </w:p>
    <w:p w14:paraId="1887885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125</w:t>
      </w:r>
    </w:p>
    <w:p w14:paraId="22869D7E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125 · (10 + 10)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0.00125</w:t>
      </w:r>
    </w:p>
    <w:p w14:paraId="2154B87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0.00935 + 0.00125 = </w:t>
      </w:r>
      <w:r>
        <w:rPr>
          <w:rFonts w:ascii="Arial" w:hAnsi="Arial" w:cs="Arial"/>
          <w:b/>
          <w:color w:val="000000"/>
        </w:rPr>
        <w:t>0.0106</w:t>
      </w:r>
    </w:p>
    <w:p w14:paraId="4A35E1A8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101ED2DC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0.00685 + 0.0106 = </w:t>
      </w:r>
      <w:r>
        <w:rPr>
          <w:rFonts w:ascii="Arial" w:hAnsi="Arial" w:cs="Arial"/>
          <w:b/>
          <w:color w:val="000000"/>
        </w:rPr>
        <w:t>0.01745</w:t>
      </w:r>
    </w:p>
    <w:p w14:paraId="098BF9D2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3.544</w:t>
      </w:r>
    </w:p>
    <w:p w14:paraId="59FBB418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14:paraId="2838EF83" w14:textId="77777777" w:rsidR="008C2E54" w:rsidRDefault="008C2E54" w:rsidP="008C2E54">
      <w:pPr>
        <w:rPr>
          <w:rFonts w:ascii="Courier New" w:hAnsi="Courier New" w:cs="Courier New"/>
          <w:color w:val="000000"/>
          <w:sz w:val="22"/>
        </w:rPr>
      </w:pPr>
    </w:p>
    <w:p w14:paraId="2B49328F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22553BE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5D0A77E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75.47</w:t>
      </w:r>
    </w:p>
    <w:p w14:paraId="75A72851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75.47 · 0.01745 / 100 = </w:t>
      </w:r>
      <w:r>
        <w:rPr>
          <w:rFonts w:ascii="Arial" w:hAnsi="Arial" w:cs="Arial"/>
          <w:b/>
          <w:color w:val="000000"/>
        </w:rPr>
        <w:t>0.01317</w:t>
      </w:r>
    </w:p>
    <w:p w14:paraId="28C2A33D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75.47 · 3.544 / 100 = </w:t>
      </w:r>
      <w:r>
        <w:rPr>
          <w:rFonts w:ascii="Arial" w:hAnsi="Arial" w:cs="Arial"/>
          <w:b/>
          <w:color w:val="000000"/>
        </w:rPr>
        <w:t>2.675</w:t>
      </w:r>
    </w:p>
    <w:p w14:paraId="4DFD1FB8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02B6B768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6A6B0ED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33DE4B05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18.38</w:t>
      </w:r>
    </w:p>
    <w:p w14:paraId="71F0BDE7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18.38 · 0.01745 / 100 = </w:t>
      </w:r>
      <w:r>
        <w:rPr>
          <w:rFonts w:ascii="Arial" w:hAnsi="Arial" w:cs="Arial"/>
          <w:b/>
          <w:color w:val="000000"/>
        </w:rPr>
        <w:t>0.00321</w:t>
      </w:r>
    </w:p>
    <w:p w14:paraId="3BB244DF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18.38 · 3.544 / 100 = </w:t>
      </w:r>
      <w:r>
        <w:rPr>
          <w:rFonts w:ascii="Arial" w:hAnsi="Arial" w:cs="Arial"/>
          <w:b/>
          <w:color w:val="000000"/>
        </w:rPr>
        <w:t>0.651</w:t>
      </w:r>
    </w:p>
    <w:p w14:paraId="410905E3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1233BE5E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0501 </w:t>
      </w:r>
      <w:proofErr w:type="spellStart"/>
      <w:r>
        <w:rPr>
          <w:b/>
          <w:i/>
          <w:color w:val="000000"/>
          <w:u w:val="single"/>
        </w:rPr>
        <w:t>Пентилены</w:t>
      </w:r>
      <w:proofErr w:type="spellEnd"/>
      <w:r>
        <w:rPr>
          <w:b/>
          <w:i/>
          <w:color w:val="000000"/>
          <w:u w:val="single"/>
        </w:rPr>
        <w:t xml:space="preserve"> (амилены - смесь изомеров) (460)</w:t>
      </w:r>
    </w:p>
    <w:p w14:paraId="661ADB03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2F50EB24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2.5</w:t>
      </w:r>
    </w:p>
    <w:p w14:paraId="4E5990E1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2.5 · 0.01745 / 100 = </w:t>
      </w:r>
      <w:r>
        <w:rPr>
          <w:rFonts w:ascii="Arial" w:hAnsi="Arial" w:cs="Arial"/>
          <w:b/>
          <w:color w:val="000000"/>
        </w:rPr>
        <w:t>0.000436</w:t>
      </w:r>
    </w:p>
    <w:p w14:paraId="5D17E88B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2.5 · 3.544 / 100 = </w:t>
      </w:r>
      <w:r>
        <w:rPr>
          <w:rFonts w:ascii="Arial" w:hAnsi="Arial" w:cs="Arial"/>
          <w:b/>
          <w:color w:val="000000"/>
        </w:rPr>
        <w:t>0.0886</w:t>
      </w:r>
    </w:p>
    <w:p w14:paraId="79411068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501F65E8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5F95667F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018A0197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</w:t>
      </w:r>
    </w:p>
    <w:p w14:paraId="266B9D1A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 · 0.01745 / 100 = </w:t>
      </w:r>
      <w:r>
        <w:rPr>
          <w:rFonts w:ascii="Arial" w:hAnsi="Arial" w:cs="Arial"/>
          <w:b/>
          <w:color w:val="000000"/>
        </w:rPr>
        <w:t>0.000349</w:t>
      </w:r>
    </w:p>
    <w:p w14:paraId="0976BE79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 · 3.544 / 100 = </w:t>
      </w:r>
      <w:r>
        <w:rPr>
          <w:rFonts w:ascii="Arial" w:hAnsi="Arial" w:cs="Arial"/>
          <w:b/>
          <w:color w:val="000000"/>
        </w:rPr>
        <w:t>0.0709</w:t>
      </w:r>
    </w:p>
    <w:p w14:paraId="2B75E6A3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651DBFA9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414EA0AE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00771320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1.45</w:t>
      </w:r>
    </w:p>
    <w:p w14:paraId="732552EB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1.45 · 0.01745 / 100 = </w:t>
      </w:r>
      <w:r>
        <w:rPr>
          <w:rFonts w:ascii="Arial" w:hAnsi="Arial" w:cs="Arial"/>
          <w:b/>
          <w:color w:val="000000"/>
        </w:rPr>
        <w:t>0.000253</w:t>
      </w:r>
    </w:p>
    <w:p w14:paraId="79EAE639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1.45 · 3.544 / 100 = </w:t>
      </w:r>
      <w:r>
        <w:rPr>
          <w:rFonts w:ascii="Arial" w:hAnsi="Arial" w:cs="Arial"/>
          <w:b/>
          <w:color w:val="000000"/>
        </w:rPr>
        <w:t>0.0514</w:t>
      </w:r>
    </w:p>
    <w:p w14:paraId="438F10D1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6285025B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0627 Этилбензол (675)</w:t>
      </w:r>
    </w:p>
    <w:p w14:paraId="23B8547F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718E5424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0.05</w:t>
      </w:r>
    </w:p>
    <w:p w14:paraId="7C3ED845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0.05 · 0.01745 / 100 = </w:t>
      </w:r>
      <w:r>
        <w:rPr>
          <w:rFonts w:ascii="Arial" w:hAnsi="Arial" w:cs="Arial"/>
          <w:b/>
          <w:color w:val="000000"/>
        </w:rPr>
        <w:t>0.00000873</w:t>
      </w:r>
    </w:p>
    <w:p w14:paraId="11FBBE30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0.05 · 3.544 / 100 = </w:t>
      </w:r>
      <w:r>
        <w:rPr>
          <w:rFonts w:ascii="Arial" w:hAnsi="Arial" w:cs="Arial"/>
          <w:b/>
          <w:color w:val="000000"/>
        </w:rPr>
        <w:t>0.001772</w:t>
      </w:r>
    </w:p>
    <w:p w14:paraId="01BBF94E" w14:textId="77777777" w:rsidR="008C2E54" w:rsidRDefault="008C2E54" w:rsidP="008C2E54">
      <w:pPr>
        <w:rPr>
          <w:rFonts w:ascii="Arial" w:hAnsi="Arial" w:cs="Arial"/>
          <w:b/>
          <w:color w:val="000000"/>
        </w:rPr>
      </w:pPr>
    </w:p>
    <w:p w14:paraId="2357CBDA" w14:textId="77777777" w:rsidR="008C2E54" w:rsidRDefault="008C2E54" w:rsidP="008C2E54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A342B9B" w14:textId="77777777" w:rsidR="008C2E54" w:rsidRDefault="008C2E54" w:rsidP="008C2E54">
      <w:pPr>
        <w:rPr>
          <w:b/>
          <w:i/>
          <w:color w:val="000000"/>
          <w:u w:val="single"/>
        </w:rPr>
      </w:pPr>
    </w:p>
    <w:p w14:paraId="3E79E01B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0.15</w:t>
      </w:r>
    </w:p>
    <w:p w14:paraId="64973CF4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0.15 · 0.01745 / 100 = </w:t>
      </w:r>
      <w:r>
        <w:rPr>
          <w:rFonts w:ascii="Arial" w:hAnsi="Arial" w:cs="Arial"/>
          <w:b/>
          <w:color w:val="000000"/>
        </w:rPr>
        <w:t>0.0000262</w:t>
      </w:r>
    </w:p>
    <w:p w14:paraId="190A51FB" w14:textId="77777777" w:rsidR="008C2E54" w:rsidRDefault="008C2E54" w:rsidP="008C2E5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0.15 · 3.544 / 100 = </w:t>
      </w:r>
      <w:r>
        <w:rPr>
          <w:rFonts w:ascii="Arial" w:hAnsi="Arial" w:cs="Arial"/>
          <w:b/>
          <w:color w:val="000000"/>
        </w:rPr>
        <w:t>0.00532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8C2E54" w14:paraId="1906A38B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CEE5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F053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5E6B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068A" w14:textId="77777777" w:rsidR="008C2E54" w:rsidRDefault="008C2E54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C2E54" w14:paraId="4C2EFD8A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C2F2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8147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3F96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2.675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1935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0.01317</w:t>
            </w:r>
          </w:p>
        </w:tc>
      </w:tr>
      <w:tr w:rsidR="008C2E54" w14:paraId="5E9FC174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7791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C6C0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7BC1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8A4F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0.00321</w:t>
            </w:r>
          </w:p>
        </w:tc>
      </w:tr>
      <w:tr w:rsidR="008C2E54" w14:paraId="7EA7A017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674B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0501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6E28" w14:textId="77777777" w:rsidR="008C2E54" w:rsidRDefault="008C2E54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Пентилены</w:t>
            </w:r>
            <w:proofErr w:type="spellEnd"/>
            <w:r>
              <w:rPr>
                <w:color w:val="000000"/>
                <w:sz w:val="22"/>
              </w:rPr>
              <w:t xml:space="preserve"> (амилены - смесь изомеров) (460)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BA11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E73B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0.000436</w:t>
            </w:r>
          </w:p>
        </w:tc>
      </w:tr>
      <w:tr w:rsidR="008C2E54" w14:paraId="10D3F814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9481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0655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D340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0.0709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3F80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0.000349</w:t>
            </w:r>
          </w:p>
        </w:tc>
      </w:tr>
      <w:tr w:rsidR="008C2E54" w14:paraId="390BFE03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E45E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C078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78A9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C6A8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0.0000262</w:t>
            </w:r>
          </w:p>
        </w:tc>
      </w:tr>
      <w:tr w:rsidR="008C2E54" w14:paraId="048F4E0B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90E9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9A1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4B2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94C7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0.000253</w:t>
            </w:r>
          </w:p>
        </w:tc>
      </w:tr>
      <w:tr w:rsidR="008C2E54" w14:paraId="17DAD20E" w14:textId="77777777" w:rsidTr="008C2E5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B4DF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7D52" w14:textId="77777777" w:rsidR="008C2E54" w:rsidRDefault="008C2E54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Этилбензол (675)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7002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BF91" w14:textId="77777777" w:rsidR="008C2E54" w:rsidRDefault="008C2E5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0.00000873</w:t>
            </w:r>
          </w:p>
        </w:tc>
      </w:tr>
    </w:tbl>
    <w:p w14:paraId="40B9154A" w14:textId="77777777" w:rsidR="008C2E54" w:rsidRDefault="008C2E54" w:rsidP="008C2E54">
      <w:pPr>
        <w:rPr>
          <w:color w:val="000000"/>
          <w:sz w:val="22"/>
        </w:rPr>
      </w:pPr>
    </w:p>
    <w:p w14:paraId="17728630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</w:p>
    <w:p w14:paraId="1F928BCC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6053,Неорганизован</w:t>
      </w:r>
      <w:proofErr w:type="gramEnd"/>
    </w:p>
    <w:p w14:paraId="5409D8F7" w14:textId="77777777" w:rsidR="006A3DEE" w:rsidRDefault="006A3DEE" w:rsidP="006A3DE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137,АЗС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(Дизтопливо)</w:t>
      </w:r>
    </w:p>
    <w:p w14:paraId="18D55CFD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4C5D26E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CAA79A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230AFB87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760326C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14:paraId="407B44E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540F52D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Нефтепродукт:Дизельное</w:t>
      </w:r>
      <w:proofErr w:type="spellEnd"/>
      <w:proofErr w:type="gramEnd"/>
      <w:r>
        <w:rPr>
          <w:rFonts w:ascii="Courier New" w:hAnsi="Courier New" w:cs="Courier New"/>
          <w:color w:val="000000"/>
          <w:sz w:val="22"/>
        </w:rPr>
        <w:t xml:space="preserve"> топливо</w:t>
      </w:r>
    </w:p>
    <w:p w14:paraId="6AEAFFA3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545E0D1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372A304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688C1C91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spellEnd"/>
      <w:proofErr w:type="gramEnd"/>
    </w:p>
    <w:p w14:paraId="6230C6A8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04420F06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547138C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нефтепродуктов в резервуаре, г/м3(Прил. 15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14:paraId="42C5CEC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Количество закачиваемого в резервуар нефтепродукта в осенне-зимний период, м</w:t>
      </w:r>
      <w:proofErr w:type="gramStart"/>
      <w:r>
        <w:rPr>
          <w:rFonts w:ascii="Courier New" w:hAnsi="Courier New" w:cs="Courier New"/>
          <w:color w:val="000000"/>
          <w:sz w:val="22"/>
        </w:rPr>
        <w:t>3 ,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40</w:t>
      </w:r>
    </w:p>
    <w:p w14:paraId="399B92D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205E4D48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 осенне-зимний период, г/м3(Прил. 15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14:paraId="5CC77595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Количество закачиваемого в резервуар нефтепродукта в весенне-летний период, м</w:t>
      </w:r>
      <w:proofErr w:type="gramStart"/>
      <w:r>
        <w:rPr>
          <w:rFonts w:ascii="Courier New" w:hAnsi="Courier New" w:cs="Courier New"/>
          <w:color w:val="000000"/>
          <w:sz w:val="22"/>
        </w:rPr>
        <w:t>3 ,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40</w:t>
      </w:r>
    </w:p>
    <w:p w14:paraId="6AF6B85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160A819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 весенне-летний период, г/м3(Прил. 15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14:paraId="2C1ABA00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Объем сливаемого нефтепродукта из автоцистерны в резервуар, м3/</w:t>
      </w:r>
      <w:proofErr w:type="gramStart"/>
      <w:r>
        <w:rPr>
          <w:rFonts w:ascii="Courier New" w:hAnsi="Courier New" w:cs="Courier New"/>
          <w:color w:val="000000"/>
          <w:sz w:val="22"/>
        </w:rPr>
        <w:t>час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22</w:t>
      </w:r>
    </w:p>
    <w:p w14:paraId="185E6FA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выброс, г/с (9.2.1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* VSL) / 3600 = </w:t>
      </w:r>
      <w:r>
        <w:rPr>
          <w:b/>
          <w:color w:val="000000"/>
        </w:rPr>
        <w:t xml:space="preserve">(1.86 * 22) / 3600 = </w:t>
      </w:r>
      <w:r>
        <w:rPr>
          <w:rFonts w:ascii="Arial" w:hAnsi="Arial" w:cs="Arial"/>
          <w:b/>
          <w:color w:val="000000"/>
        </w:rPr>
        <w:t>0.01137</w:t>
      </w:r>
    </w:p>
    <w:p w14:paraId="79EE822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Выбросы при закачке в резервуары, т/год (9.2.4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* QOZ + CVL *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* 40 + 1.32 *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0.0000912</w:t>
      </w:r>
    </w:p>
    <w:p w14:paraId="4E050C1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 при проливах, г/м</w:t>
      </w:r>
      <w:proofErr w:type="gramStart"/>
      <w:r>
        <w:rPr>
          <w:rFonts w:ascii="Courier New" w:hAnsi="Courier New" w:cs="Courier New"/>
          <w:color w:val="000000"/>
          <w:sz w:val="22"/>
        </w:rPr>
        <w:t>3 ,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14:paraId="32AE4924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Выбросы паров нефтепродукта при проливах, т/год (9.2.5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* J * (QOZ +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* 50 * (40 + 40)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</w:t>
      </w:r>
    </w:p>
    <w:p w14:paraId="6338C20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выброс, т/год (9.2.3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0.0000912 + 0.002 = </w:t>
      </w:r>
      <w:r>
        <w:rPr>
          <w:rFonts w:ascii="Arial" w:hAnsi="Arial" w:cs="Arial"/>
          <w:b/>
          <w:color w:val="000000"/>
        </w:rPr>
        <w:t>0.00209</w:t>
      </w:r>
    </w:p>
    <w:p w14:paraId="13790347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247F881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4B95D21F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4DAAC654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2B8760E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баков автомашин, г/м3 (Прил. 12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14:paraId="039D5656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4605E19B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баков автомашин в осенне-зимний период, г/м3(Прил. 15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14:paraId="6AACD245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030B8E8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баков автомашин в весенне-летний период, г/м3(Прил. 15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14:paraId="6D680611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4ABDB46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(с учетом дискретности работы), м3/</w:t>
      </w:r>
      <w:proofErr w:type="gramStart"/>
      <w:r>
        <w:rPr>
          <w:rFonts w:ascii="Courier New" w:hAnsi="Courier New" w:cs="Courier New"/>
          <w:color w:val="000000"/>
          <w:sz w:val="22"/>
        </w:rPr>
        <w:t>час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14:paraId="6ABE0E42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1835E115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</w:t>
      </w:r>
      <w:proofErr w:type="gramStart"/>
      <w:r>
        <w:rPr>
          <w:rFonts w:ascii="Courier New" w:hAnsi="Courier New" w:cs="Courier New"/>
          <w:color w:val="000000"/>
          <w:sz w:val="22"/>
        </w:rPr>
        <w:t>нефтепродукта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14:paraId="660893B4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72175F9E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 при заполнении баков, г/с (9.2.2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* CMAX * VTRK / 3600 = </w:t>
      </w:r>
      <w:r>
        <w:rPr>
          <w:b/>
          <w:color w:val="000000"/>
        </w:rPr>
        <w:t xml:space="preserve">1 * 3.14 * 0.4 / 3600 = </w:t>
      </w:r>
      <w:r>
        <w:rPr>
          <w:rFonts w:ascii="Arial" w:hAnsi="Arial" w:cs="Arial"/>
          <w:b/>
          <w:color w:val="000000"/>
        </w:rPr>
        <w:t>0.000349</w:t>
      </w:r>
    </w:p>
    <w:p w14:paraId="05BC1A9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Выбросы при закачке в баки автомобилей, т/год (9.2.7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* QOZ + CAMVL *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* 40 + 2.2 *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0.000152</w:t>
      </w:r>
    </w:p>
    <w:p w14:paraId="1C543BB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 при проливах, г/м</w:t>
      </w:r>
      <w:proofErr w:type="gramStart"/>
      <w:r>
        <w:rPr>
          <w:rFonts w:ascii="Courier New" w:hAnsi="Courier New" w:cs="Courier New"/>
          <w:color w:val="000000"/>
          <w:sz w:val="22"/>
        </w:rPr>
        <w:t>3 ,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14:paraId="6683ABC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Выбросы паров нефтепродукта при проливах на ТРК, т/год (9.2.8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* J * (QOZ + QVL)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* 50 * (40 + 40)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</w:t>
      </w:r>
    </w:p>
    <w:p w14:paraId="6462CCE2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выброс, т/год (9.2.6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0.000152 + 0.002 = </w:t>
      </w:r>
      <w:r>
        <w:rPr>
          <w:rFonts w:ascii="Arial" w:hAnsi="Arial" w:cs="Arial"/>
          <w:b/>
          <w:color w:val="000000"/>
        </w:rPr>
        <w:t>0.00215</w:t>
      </w:r>
    </w:p>
    <w:p w14:paraId="3D5AEC25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64220C73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Суммарные валовые выбросы из резервуаров и ТРК (9.2.9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0.00209 + 0.00215 = </w:t>
      </w:r>
      <w:r>
        <w:rPr>
          <w:rFonts w:ascii="Arial" w:hAnsi="Arial" w:cs="Arial"/>
          <w:b/>
          <w:color w:val="000000"/>
        </w:rPr>
        <w:t>0.00424</w:t>
      </w:r>
    </w:p>
    <w:p w14:paraId="09447CC9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выброс, г/</w:t>
      </w:r>
      <w:proofErr w:type="gramStart"/>
      <w:r>
        <w:rPr>
          <w:rFonts w:ascii="Courier New" w:hAnsi="Courier New" w:cs="Courier New"/>
          <w:color w:val="000000"/>
          <w:sz w:val="22"/>
        </w:rPr>
        <w:t>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0.01137</w:t>
      </w:r>
    </w:p>
    <w:p w14:paraId="2373D8CE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14:paraId="2E5109A4" w14:textId="77777777" w:rsidR="006A3DEE" w:rsidRDefault="006A3DEE" w:rsidP="006A3DEE">
      <w:pPr>
        <w:rPr>
          <w:rFonts w:ascii="Courier New" w:hAnsi="Courier New" w:cs="Courier New"/>
          <w:color w:val="000000"/>
          <w:sz w:val="22"/>
        </w:rPr>
      </w:pPr>
    </w:p>
    <w:p w14:paraId="75EB91E5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Углеводороды предельные С12-19 /в пересчете на С/ (592)</w:t>
      </w:r>
    </w:p>
    <w:p w14:paraId="6948FCAB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30121D5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14:paraId="41FC57B1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выброс, т/год (5.2.5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99.72 * 0.00424 / 100 = </w:t>
      </w:r>
      <w:r>
        <w:rPr>
          <w:rFonts w:ascii="Arial" w:hAnsi="Arial" w:cs="Arial"/>
          <w:b/>
          <w:color w:val="000000"/>
        </w:rPr>
        <w:t>0.00423</w:t>
      </w:r>
    </w:p>
    <w:p w14:paraId="08BCE6EA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выброс, г/с (5.2.4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99.72 * 0.01137 / 100 = </w:t>
      </w:r>
      <w:r>
        <w:rPr>
          <w:rFonts w:ascii="Arial" w:hAnsi="Arial" w:cs="Arial"/>
          <w:b/>
          <w:color w:val="000000"/>
        </w:rPr>
        <w:t>0.01134</w:t>
      </w:r>
    </w:p>
    <w:p w14:paraId="51F348AB" w14:textId="77777777" w:rsidR="006A3DEE" w:rsidRDefault="006A3DEE" w:rsidP="006A3DEE">
      <w:pPr>
        <w:rPr>
          <w:rFonts w:ascii="Arial" w:hAnsi="Arial" w:cs="Arial"/>
          <w:b/>
          <w:color w:val="000000"/>
        </w:rPr>
      </w:pPr>
    </w:p>
    <w:p w14:paraId="7D37A1A8" w14:textId="77777777" w:rsidR="006A3DEE" w:rsidRDefault="006A3DEE" w:rsidP="006A3DEE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(528)</w:t>
      </w:r>
    </w:p>
    <w:p w14:paraId="5A41AC8E" w14:textId="77777777" w:rsidR="006A3DEE" w:rsidRDefault="006A3DEE" w:rsidP="006A3DEE">
      <w:pPr>
        <w:rPr>
          <w:b/>
          <w:i/>
          <w:color w:val="000000"/>
          <w:u w:val="single"/>
        </w:rPr>
      </w:pPr>
    </w:p>
    <w:p w14:paraId="2485AD9D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 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14:paraId="37621456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выброс, т/год (5.2.5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* M / 100 = </w:t>
      </w:r>
      <w:r>
        <w:rPr>
          <w:b/>
          <w:color w:val="000000"/>
        </w:rPr>
        <w:t xml:space="preserve">0.28 * 0.00424 / 100 = </w:t>
      </w:r>
      <w:r>
        <w:rPr>
          <w:rFonts w:ascii="Arial" w:hAnsi="Arial" w:cs="Arial"/>
          <w:b/>
          <w:color w:val="000000"/>
        </w:rPr>
        <w:t>0.00001187</w:t>
      </w:r>
    </w:p>
    <w:p w14:paraId="48B2F8D7" w14:textId="77777777" w:rsidR="006A3DEE" w:rsidRDefault="006A3DEE" w:rsidP="006A3DE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выброс, г/с (5.2.4</w:t>
      </w:r>
      <w:proofErr w:type="gramStart"/>
      <w:r>
        <w:rPr>
          <w:rFonts w:ascii="Courier New" w:hAnsi="Courier New" w:cs="Courier New"/>
          <w:color w:val="000000"/>
          <w:sz w:val="22"/>
        </w:rPr>
        <w:t>)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* G / 100 = </w:t>
      </w:r>
      <w:r>
        <w:rPr>
          <w:b/>
          <w:color w:val="000000"/>
        </w:rPr>
        <w:t xml:space="preserve">0.28 * 0.01137 / 100 = </w:t>
      </w:r>
      <w:r>
        <w:rPr>
          <w:rFonts w:ascii="Arial" w:hAnsi="Arial" w:cs="Arial"/>
          <w:b/>
          <w:color w:val="000000"/>
        </w:rPr>
        <w:t>0.00003184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469"/>
        <w:gridCol w:w="1869"/>
      </w:tblGrid>
      <w:tr w:rsidR="006A3DEE" w14:paraId="1534A1BE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2288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6763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32B6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1941" w14:textId="77777777" w:rsidR="006A3DEE" w:rsidRDefault="006A3DE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A3DEE" w14:paraId="677D6CC6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A24F" w14:textId="77777777"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0333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7197" w14:textId="77777777"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</w:rPr>
              <w:t>) (528)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CDF" w14:textId="77777777"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0.00003184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77A3" w14:textId="77777777"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0.00001187</w:t>
            </w:r>
          </w:p>
        </w:tc>
      </w:tr>
      <w:tr w:rsidR="006A3DEE" w14:paraId="7A216A88" w14:textId="77777777" w:rsidTr="006A3D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C97C" w14:textId="77777777"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2754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86EB" w14:textId="77777777" w:rsidR="006A3DEE" w:rsidRDefault="006A3DEE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Углеводороды предельные С12-19 /в пересчете на С/ (592)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BC4A" w14:textId="77777777"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0.01134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3155" w14:textId="77777777" w:rsidR="006A3DEE" w:rsidRDefault="006A3DEE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0.00423</w:t>
            </w:r>
          </w:p>
        </w:tc>
      </w:tr>
    </w:tbl>
    <w:p w14:paraId="6F00EFBF" w14:textId="77777777" w:rsidR="006A3DEE" w:rsidRDefault="006A3DEE" w:rsidP="006A3DEE">
      <w:pPr>
        <w:jc w:val="center"/>
        <w:rPr>
          <w:rFonts w:ascii="Courier New" w:hAnsi="Courier New" w:cs="Courier New"/>
          <w:color w:val="000000"/>
          <w:sz w:val="22"/>
        </w:rPr>
      </w:pPr>
    </w:p>
    <w:p w14:paraId="11FA5479" w14:textId="77777777" w:rsidR="00EE4758" w:rsidRDefault="00EE4758" w:rsidP="00EE4758">
      <w:pPr>
        <w:rPr>
          <w:b/>
          <w:i/>
          <w:color w:val="000000"/>
          <w:sz w:val="22"/>
        </w:rPr>
      </w:pPr>
    </w:p>
    <w:p w14:paraId="4B875097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14:paraId="212B9842" w14:textId="77777777" w:rsidR="00EE4758" w:rsidRDefault="00EE4758" w:rsidP="00EE475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0112, Выхлопная труба</w:t>
      </w:r>
    </w:p>
    <w:p w14:paraId="207CE8EE" w14:textId="77777777" w:rsidR="00EE4758" w:rsidRDefault="00EE4758" w:rsidP="00EE475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001,Буровая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установка ZJ-20 силовой привод двигатель САТ С15</w:t>
      </w:r>
    </w:p>
    <w:p w14:paraId="7300BAD7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14:paraId="7E0CB5C6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48A66DE2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3D241CE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24335959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60F7792E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14:paraId="10F0CF5A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014F69EB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14:paraId="5E9F1504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14:paraId="17F62096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14:paraId="584CC92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285</w:t>
      </w:r>
    </w:p>
    <w:p w14:paraId="14CE7D0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475</w:t>
      </w:r>
    </w:p>
    <w:p w14:paraId="509FE39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102</w:t>
      </w:r>
    </w:p>
    <w:p w14:paraId="20EAF47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673</w:t>
      </w:r>
    </w:p>
    <w:p w14:paraId="70B1668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0B8099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F549BB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BE71F6A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2CACEE1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102 * 475 = </w:t>
      </w:r>
      <w:r>
        <w:rPr>
          <w:rFonts w:ascii="Arial" w:hAnsi="Arial" w:cs="Arial"/>
          <w:b/>
          <w:color w:val="000000"/>
        </w:rPr>
        <w:t>0.422484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0137A8C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4F519BE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08D6B1B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2F6C21F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625F662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0DDEDB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5CF4296A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0.422484 / 0.378044397 = </w:t>
      </w:r>
      <w:r>
        <w:rPr>
          <w:rFonts w:ascii="Arial" w:hAnsi="Arial" w:cs="Arial"/>
          <w:b/>
          <w:color w:val="000000"/>
        </w:rPr>
        <w:t>1.117551279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1DE5B55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106B2DF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7ACE2DC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2BED9B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7202C96A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65E6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2FDF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8004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28C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2E6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2F9D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8B66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C17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4611C360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DEB7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126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15D8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A397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7A19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EB4B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90C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4DA1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14:paraId="328101F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1A34EF4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7BCBE6A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63323B49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F64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94AD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600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BD32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0547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2DA9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A76D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E454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37CD44A9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5862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5A8D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C0D8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EE6A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5170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3C7B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23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7736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14:paraId="58CFCC6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6E1706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1A2B36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59C8696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7880741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72F2ED0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6C7BE87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68918BE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32B1B83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66F5343A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14:paraId="67E186E2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475 / 3600 = </w:t>
      </w:r>
      <w:r>
        <w:rPr>
          <w:rFonts w:ascii="Arial" w:hAnsi="Arial" w:cs="Arial"/>
          <w:b/>
          <w:color w:val="000000"/>
        </w:rPr>
        <w:t>0.409027778</w:t>
      </w:r>
    </w:p>
    <w:p w14:paraId="520088EE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285 / 1000 = </w:t>
      </w:r>
      <w:r>
        <w:rPr>
          <w:rFonts w:ascii="Arial" w:hAnsi="Arial" w:cs="Arial"/>
          <w:b/>
          <w:color w:val="000000"/>
        </w:rPr>
        <w:t>3.705</w:t>
      </w:r>
    </w:p>
    <w:p w14:paraId="799203D3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71A9AF0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14:paraId="15ACD001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475 / 3600) * 0.8 = </w:t>
      </w:r>
      <w:r>
        <w:rPr>
          <w:rFonts w:ascii="Arial" w:hAnsi="Arial" w:cs="Arial"/>
          <w:b/>
          <w:color w:val="000000"/>
        </w:rPr>
        <w:t>0.405333333</w:t>
      </w:r>
    </w:p>
    <w:p w14:paraId="21B460DA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285 / 1000) * 0.8 = </w:t>
      </w:r>
      <w:r>
        <w:rPr>
          <w:rFonts w:ascii="Arial" w:hAnsi="Arial" w:cs="Arial"/>
          <w:b/>
          <w:color w:val="000000"/>
        </w:rPr>
        <w:t>3.648</w:t>
      </w:r>
    </w:p>
    <w:p w14:paraId="1FF43E4C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7806BEC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>
        <w:rPr>
          <w:rFonts w:ascii="Courier New" w:hAnsi="Courier New" w:cs="Courier New"/>
          <w:color w:val="000000"/>
          <w:sz w:val="22"/>
        </w:rPr>
        <w:t>Алканы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35D2AC78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475 / 3600 = </w:t>
      </w:r>
      <w:r>
        <w:rPr>
          <w:rFonts w:ascii="Arial" w:hAnsi="Arial" w:cs="Arial"/>
          <w:b/>
          <w:color w:val="000000"/>
        </w:rPr>
        <w:t>0.109325208</w:t>
      </w:r>
    </w:p>
    <w:p w14:paraId="6E2F43F1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285 / 1000 = </w:t>
      </w:r>
      <w:r>
        <w:rPr>
          <w:rFonts w:ascii="Arial" w:hAnsi="Arial" w:cs="Arial"/>
          <w:b/>
          <w:color w:val="000000"/>
        </w:rPr>
        <w:t>0.97714245</w:t>
      </w:r>
    </w:p>
    <w:p w14:paraId="264E7847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2B68FBD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14:paraId="7592E602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475 / 3600 = </w:t>
      </w:r>
      <w:r>
        <w:rPr>
          <w:rFonts w:ascii="Arial" w:hAnsi="Arial" w:cs="Arial"/>
          <w:b/>
          <w:color w:val="000000"/>
        </w:rPr>
        <w:t>0.018849583</w:t>
      </w:r>
    </w:p>
    <w:p w14:paraId="1F8ED8AF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285 / 1000 = </w:t>
      </w:r>
      <w:r>
        <w:rPr>
          <w:rFonts w:ascii="Arial" w:hAnsi="Arial" w:cs="Arial"/>
          <w:b/>
          <w:color w:val="000000"/>
        </w:rPr>
        <w:t>0.16285755</w:t>
      </w:r>
    </w:p>
    <w:p w14:paraId="461B7216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25F49EE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14:paraId="3480760F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475 / 3600 = </w:t>
      </w:r>
      <w:r>
        <w:rPr>
          <w:rFonts w:ascii="Arial" w:hAnsi="Arial" w:cs="Arial"/>
          <w:b/>
          <w:color w:val="000000"/>
        </w:rPr>
        <w:t>0.158333333</w:t>
      </w:r>
    </w:p>
    <w:p w14:paraId="3F3DE023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285 / 1000 = </w:t>
      </w:r>
      <w:r>
        <w:rPr>
          <w:rFonts w:ascii="Arial" w:hAnsi="Arial" w:cs="Arial"/>
          <w:b/>
          <w:color w:val="000000"/>
        </w:rPr>
        <w:t>1.425</w:t>
      </w:r>
    </w:p>
    <w:p w14:paraId="43CC6B84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144587C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>
        <w:rPr>
          <w:rFonts w:ascii="Courier New" w:hAnsi="Courier New" w:cs="Courier New"/>
          <w:color w:val="000000"/>
          <w:sz w:val="22"/>
        </w:rPr>
        <w:t>) (609)</w:t>
      </w:r>
    </w:p>
    <w:p w14:paraId="4A761164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475 / 3600 = </w:t>
      </w:r>
      <w:r>
        <w:rPr>
          <w:rFonts w:ascii="Arial" w:hAnsi="Arial" w:cs="Arial"/>
          <w:b/>
          <w:color w:val="000000"/>
        </w:rPr>
        <w:t>0.004524375</w:t>
      </w:r>
    </w:p>
    <w:p w14:paraId="2E860318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285 / 1000 = </w:t>
      </w:r>
      <w:r>
        <w:rPr>
          <w:rFonts w:ascii="Arial" w:hAnsi="Arial" w:cs="Arial"/>
          <w:b/>
          <w:color w:val="000000"/>
        </w:rPr>
        <w:t>0.0407151</w:t>
      </w:r>
    </w:p>
    <w:p w14:paraId="66317A6C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13325EB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r>
        <w:rPr>
          <w:rFonts w:ascii="Courier New" w:hAnsi="Courier New" w:cs="Courier New"/>
          <w:color w:val="000000"/>
          <w:sz w:val="22"/>
        </w:rPr>
        <w:t>Бенз</w:t>
      </w:r>
      <w:proofErr w:type="spellEnd"/>
      <w:r>
        <w:rPr>
          <w:rFonts w:ascii="Courier New" w:hAnsi="Courier New" w:cs="Courier New"/>
          <w:color w:val="000000"/>
          <w:sz w:val="22"/>
        </w:rPr>
        <w:t>/а/</w:t>
      </w:r>
      <w:proofErr w:type="spellStart"/>
      <w:r>
        <w:rPr>
          <w:rFonts w:ascii="Courier New" w:hAnsi="Courier New" w:cs="Courier New"/>
          <w:color w:val="000000"/>
          <w:sz w:val="22"/>
        </w:rPr>
        <w:t>пирен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14:paraId="0E69933E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475 / 3600 = </w:t>
      </w:r>
      <w:r>
        <w:rPr>
          <w:rFonts w:ascii="Arial" w:hAnsi="Arial" w:cs="Arial"/>
          <w:b/>
          <w:color w:val="000000"/>
        </w:rPr>
        <w:t>0.000000451</w:t>
      </w:r>
    </w:p>
    <w:p w14:paraId="03425A70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285 / 1000 = </w:t>
      </w:r>
      <w:r>
        <w:rPr>
          <w:rFonts w:ascii="Arial" w:hAnsi="Arial" w:cs="Arial"/>
          <w:b/>
          <w:color w:val="000000"/>
        </w:rPr>
        <w:t>0.0000057</w:t>
      </w:r>
    </w:p>
    <w:p w14:paraId="239434E9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07BE874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14:paraId="33591F04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475 / 3600) * 0.13 = </w:t>
      </w:r>
      <w:r>
        <w:rPr>
          <w:rFonts w:ascii="Arial" w:hAnsi="Arial" w:cs="Arial"/>
          <w:b/>
          <w:color w:val="000000"/>
        </w:rPr>
        <w:t>0.065866667</w:t>
      </w:r>
    </w:p>
    <w:p w14:paraId="7D079CF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285 / 1000) * 0.13 = </w:t>
      </w:r>
      <w:r>
        <w:rPr>
          <w:rFonts w:ascii="Arial" w:hAnsi="Arial" w:cs="Arial"/>
          <w:b/>
          <w:color w:val="000000"/>
        </w:rPr>
        <w:t>0.5928</w:t>
      </w:r>
    </w:p>
    <w:p w14:paraId="281D98A2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12753DB8" w14:textId="77777777" w:rsidR="00B12C0B" w:rsidRDefault="00B12C0B" w:rsidP="00B12C0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12C0B" w14:paraId="42A0BB6D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7E8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047BF436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2547610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115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0AA0F68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C1F49ED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E69C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0E92BC8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2E572FF5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8439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23F85DB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0A301B9D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F940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7E29F452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2A8EF98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71B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22A2825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4F6EFAAD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AC1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0F3DE81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54FE80D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12C0B" w14:paraId="3CFFC670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14D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90EA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30C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0.405333333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39D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88E8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EEA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0.405333333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ED6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3.648</w:t>
            </w:r>
          </w:p>
        </w:tc>
      </w:tr>
      <w:tr w:rsidR="00B12C0B" w14:paraId="29AD67A1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82BE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748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95F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E0E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0.5928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D205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CF3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B90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0.5928</w:t>
            </w:r>
          </w:p>
        </w:tc>
      </w:tr>
      <w:tr w:rsidR="00B12C0B" w14:paraId="378E5E49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668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171F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BE3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0.018849583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993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0.16285755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1E1D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026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0.018849583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B270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0.16285755</w:t>
            </w:r>
          </w:p>
        </w:tc>
      </w:tr>
      <w:tr w:rsidR="00B12C0B" w14:paraId="01D7113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EA10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55F5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727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3C1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1.425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B697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67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E2F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1.425</w:t>
            </w:r>
          </w:p>
        </w:tc>
      </w:tr>
      <w:tr w:rsidR="00B12C0B" w14:paraId="6CF5258F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A79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938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2A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0.409027778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073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3.705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8E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85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0.409027778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F29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3.705</w:t>
            </w:r>
          </w:p>
        </w:tc>
      </w:tr>
      <w:tr w:rsidR="00B12C0B" w14:paraId="2EA4D3F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C57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B933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ACF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0.000000451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99D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9EF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B3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0.000000451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0E13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0.0000057</w:t>
            </w:r>
          </w:p>
        </w:tc>
      </w:tr>
      <w:tr w:rsidR="00B12C0B" w14:paraId="5F89F9BD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F4D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7BA7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95B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0.004524375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D52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0.0407151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88DF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99F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0.004524375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997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0.0407151</w:t>
            </w:r>
          </w:p>
        </w:tc>
      </w:tr>
      <w:tr w:rsidR="00B12C0B" w14:paraId="1DB64C4D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B880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F578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D6C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0.109325208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915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0.97714245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EE7B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B4C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0.109325208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3D2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0.97714245</w:t>
            </w:r>
          </w:p>
        </w:tc>
      </w:tr>
    </w:tbl>
    <w:p w14:paraId="7599E9DB" w14:textId="77777777" w:rsidR="00EE4758" w:rsidRDefault="00EE4758" w:rsidP="00EE4758">
      <w:pPr>
        <w:rPr>
          <w:color w:val="000000"/>
          <w:sz w:val="22"/>
        </w:rPr>
      </w:pPr>
    </w:p>
    <w:p w14:paraId="2CAD6621" w14:textId="77777777" w:rsidR="00EE4758" w:rsidRDefault="00EE4758" w:rsidP="00EE4758">
      <w:pPr>
        <w:rPr>
          <w:b/>
          <w:i/>
          <w:color w:val="000000"/>
          <w:sz w:val="22"/>
        </w:rPr>
      </w:pPr>
    </w:p>
    <w:p w14:paraId="1333C54D" w14:textId="77777777" w:rsidR="00EE4758" w:rsidRDefault="00EE4758" w:rsidP="00EE4758">
      <w:pPr>
        <w:rPr>
          <w:b/>
          <w:i/>
          <w:color w:val="000000"/>
          <w:sz w:val="22"/>
        </w:rPr>
      </w:pPr>
    </w:p>
    <w:p w14:paraId="4424CF1F" w14:textId="77777777"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14:paraId="532AC249" w14:textId="77777777"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0113, Выхлопная труба</w:t>
      </w:r>
    </w:p>
    <w:p w14:paraId="2A6C452F" w14:textId="77777777"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001,Силовой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привод бурового насоса F-800 двигатель САТ 3412</w:t>
      </w:r>
    </w:p>
    <w:p w14:paraId="16A6EDAD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1CF8B1E8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0BCDE3A2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4A262DD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4B7AE26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65A0B700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61997AFA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80FABF3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14:paraId="6C446F07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14:paraId="18645303" w14:textId="77777777"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14:paraId="5BD14A1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176</w:t>
      </w:r>
    </w:p>
    <w:p w14:paraId="07154B4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396</w:t>
      </w:r>
    </w:p>
    <w:p w14:paraId="56F679C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75</w:t>
      </w:r>
    </w:p>
    <w:p w14:paraId="48A99E1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673</w:t>
      </w:r>
    </w:p>
    <w:p w14:paraId="2E23461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Используемая природоохранная технология: процент очистки указан самостоятельно</w:t>
      </w:r>
    </w:p>
    <w:p w14:paraId="1A453A8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6CE3E44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DBA36D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6BD69A1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75 * 396 = </w:t>
      </w:r>
      <w:r>
        <w:rPr>
          <w:rFonts w:ascii="Arial" w:hAnsi="Arial" w:cs="Arial"/>
          <w:b/>
          <w:color w:val="000000"/>
        </w:rPr>
        <w:t>0.258984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22E14E6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88A73C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328789E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14C1639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5A1766E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4ED4C40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53720FC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0.258984 / 0.378044397 = </w:t>
      </w:r>
      <w:r>
        <w:rPr>
          <w:rFonts w:ascii="Arial" w:hAnsi="Arial" w:cs="Arial"/>
          <w:b/>
          <w:color w:val="000000"/>
        </w:rPr>
        <w:t>0.685062394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59D3EBB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20745B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5C0B579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A2B7C2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166D027A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4853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75AA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C89C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D7F3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3F8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CA26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D391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519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206F7F45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C142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F0FF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2F65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F77B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EF98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76C1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B076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A3B7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14:paraId="7072411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6A383D6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A98E38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74EAFDB8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5C1C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6761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B978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2A8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EA5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BA3A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3E8D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8E4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44B7D10A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7F31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64AE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DA7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7A1C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7815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BDD6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6620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B9FC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14:paraId="5ADB33F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2665619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1A5D0BE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7E9DC1E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0523BA5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46B0812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7C56D3E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2A0C745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3AD7768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76EB2C3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14:paraId="370B96D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396 / 3600 = </w:t>
      </w:r>
      <w:r>
        <w:rPr>
          <w:rFonts w:ascii="Arial" w:hAnsi="Arial" w:cs="Arial"/>
          <w:b/>
          <w:color w:val="000000"/>
        </w:rPr>
        <w:t>0.341</w:t>
      </w:r>
    </w:p>
    <w:p w14:paraId="52A688C0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176 / 1000 = </w:t>
      </w:r>
      <w:r>
        <w:rPr>
          <w:rFonts w:ascii="Arial" w:hAnsi="Arial" w:cs="Arial"/>
          <w:b/>
          <w:color w:val="000000"/>
        </w:rPr>
        <w:t>2.288</w:t>
      </w:r>
    </w:p>
    <w:p w14:paraId="59D91500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7807866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14:paraId="53BB07DC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396 / 3600) * 0.8 = </w:t>
      </w:r>
      <w:r>
        <w:rPr>
          <w:rFonts w:ascii="Arial" w:hAnsi="Arial" w:cs="Arial"/>
          <w:b/>
          <w:color w:val="000000"/>
        </w:rPr>
        <w:t>0.33792</w:t>
      </w:r>
    </w:p>
    <w:p w14:paraId="49296DD8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176 / 1000) * 0.8 = </w:t>
      </w:r>
      <w:r>
        <w:rPr>
          <w:rFonts w:ascii="Arial" w:hAnsi="Arial" w:cs="Arial"/>
          <w:b/>
          <w:color w:val="000000"/>
        </w:rPr>
        <w:t>2.2528</w:t>
      </w:r>
    </w:p>
    <w:p w14:paraId="5567D906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0BFDA80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>
        <w:rPr>
          <w:rFonts w:ascii="Courier New" w:hAnsi="Courier New" w:cs="Courier New"/>
          <w:color w:val="000000"/>
          <w:sz w:val="22"/>
        </w:rPr>
        <w:t>Алканы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1D24D1A4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396 / 3600 = </w:t>
      </w:r>
      <w:r>
        <w:rPr>
          <w:rFonts w:ascii="Arial" w:hAnsi="Arial" w:cs="Arial"/>
          <w:b/>
          <w:color w:val="000000"/>
        </w:rPr>
        <w:t>0.0911427</w:t>
      </w:r>
    </w:p>
    <w:p w14:paraId="288B4F08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176 / 1000 = </w:t>
      </w:r>
      <w:r>
        <w:rPr>
          <w:rFonts w:ascii="Arial" w:hAnsi="Arial" w:cs="Arial"/>
          <w:b/>
          <w:color w:val="000000"/>
        </w:rPr>
        <w:t>0.60342832</w:t>
      </w:r>
    </w:p>
    <w:p w14:paraId="0363A034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2005AA8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14:paraId="146AF8DF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396 / 3600 = </w:t>
      </w:r>
      <w:r>
        <w:rPr>
          <w:rFonts w:ascii="Arial" w:hAnsi="Arial" w:cs="Arial"/>
          <w:b/>
          <w:color w:val="000000"/>
        </w:rPr>
        <w:t>0.0157146</w:t>
      </w:r>
    </w:p>
    <w:p w14:paraId="66DA4CF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176 / 1000 = </w:t>
      </w:r>
      <w:r>
        <w:rPr>
          <w:rFonts w:ascii="Arial" w:hAnsi="Arial" w:cs="Arial"/>
          <w:b/>
          <w:color w:val="000000"/>
        </w:rPr>
        <w:t>0.10057168</w:t>
      </w:r>
    </w:p>
    <w:p w14:paraId="5FC78448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042AB53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Примесь:0330 Сера диоксид (Ангидрид сернистый, Сернистый газ, Сера (IV) оксид) (516)</w:t>
      </w:r>
    </w:p>
    <w:p w14:paraId="7576F0DE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396 / 3600 = </w:t>
      </w:r>
      <w:r>
        <w:rPr>
          <w:rFonts w:ascii="Arial" w:hAnsi="Arial" w:cs="Arial"/>
          <w:b/>
          <w:color w:val="000000"/>
        </w:rPr>
        <w:t>0.132</w:t>
      </w:r>
    </w:p>
    <w:p w14:paraId="6F037872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176 / 1000 = </w:t>
      </w:r>
      <w:r>
        <w:rPr>
          <w:rFonts w:ascii="Arial" w:hAnsi="Arial" w:cs="Arial"/>
          <w:b/>
          <w:color w:val="000000"/>
        </w:rPr>
        <w:t>0.88</w:t>
      </w:r>
    </w:p>
    <w:p w14:paraId="73309ABB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2AACF8B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>
        <w:rPr>
          <w:rFonts w:ascii="Courier New" w:hAnsi="Courier New" w:cs="Courier New"/>
          <w:color w:val="000000"/>
          <w:sz w:val="22"/>
        </w:rPr>
        <w:t>) (609)</w:t>
      </w:r>
    </w:p>
    <w:p w14:paraId="48CF276D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396 / 3600 = </w:t>
      </w:r>
      <w:r>
        <w:rPr>
          <w:rFonts w:ascii="Arial" w:hAnsi="Arial" w:cs="Arial"/>
          <w:b/>
          <w:color w:val="000000"/>
        </w:rPr>
        <w:t>0.0037719</w:t>
      </w:r>
    </w:p>
    <w:p w14:paraId="4E28665A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176 / 1000 = </w:t>
      </w:r>
      <w:r>
        <w:rPr>
          <w:rFonts w:ascii="Arial" w:hAnsi="Arial" w:cs="Arial"/>
          <w:b/>
          <w:color w:val="000000"/>
        </w:rPr>
        <w:t>0.02514336</w:t>
      </w:r>
    </w:p>
    <w:p w14:paraId="7EEB57CB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2594036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r>
        <w:rPr>
          <w:rFonts w:ascii="Courier New" w:hAnsi="Courier New" w:cs="Courier New"/>
          <w:color w:val="000000"/>
          <w:sz w:val="22"/>
        </w:rPr>
        <w:t>Бенз</w:t>
      </w:r>
      <w:proofErr w:type="spellEnd"/>
      <w:r>
        <w:rPr>
          <w:rFonts w:ascii="Courier New" w:hAnsi="Courier New" w:cs="Courier New"/>
          <w:color w:val="000000"/>
          <w:sz w:val="22"/>
        </w:rPr>
        <w:t>/а/</w:t>
      </w:r>
      <w:proofErr w:type="spellStart"/>
      <w:r>
        <w:rPr>
          <w:rFonts w:ascii="Courier New" w:hAnsi="Courier New" w:cs="Courier New"/>
          <w:color w:val="000000"/>
          <w:sz w:val="22"/>
        </w:rPr>
        <w:t>пирен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14:paraId="3A54500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396 / 3600 = </w:t>
      </w:r>
      <w:r>
        <w:rPr>
          <w:rFonts w:ascii="Arial" w:hAnsi="Arial" w:cs="Arial"/>
          <w:b/>
          <w:color w:val="000000"/>
        </w:rPr>
        <w:t>0.000000376</w:t>
      </w:r>
    </w:p>
    <w:p w14:paraId="4F8EF7CE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176 / 1000 = </w:t>
      </w:r>
      <w:r>
        <w:rPr>
          <w:rFonts w:ascii="Arial" w:hAnsi="Arial" w:cs="Arial"/>
          <w:b/>
          <w:color w:val="000000"/>
        </w:rPr>
        <w:t>0.00000352</w:t>
      </w:r>
    </w:p>
    <w:p w14:paraId="3AC57CD1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455235B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14:paraId="7DE48F5D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396 / 3600) * 0.13 = </w:t>
      </w:r>
      <w:r>
        <w:rPr>
          <w:rFonts w:ascii="Arial" w:hAnsi="Arial" w:cs="Arial"/>
          <w:b/>
          <w:color w:val="000000"/>
        </w:rPr>
        <w:t>0.054912</w:t>
      </w:r>
    </w:p>
    <w:p w14:paraId="445CDEB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176 / 1000) * 0.13 = </w:t>
      </w:r>
      <w:r>
        <w:rPr>
          <w:rFonts w:ascii="Arial" w:hAnsi="Arial" w:cs="Arial"/>
          <w:b/>
          <w:color w:val="000000"/>
        </w:rPr>
        <w:t>0.36608</w:t>
      </w:r>
    </w:p>
    <w:p w14:paraId="39D8FD1B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5472BA7E" w14:textId="77777777" w:rsidR="00B12C0B" w:rsidRDefault="00B12C0B" w:rsidP="00B12C0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12C0B" w14:paraId="1E5E2A62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4AC4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7266169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17EAE4C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800A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62C9BEB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0A696CC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F6E9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47542A93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02F232C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D86D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16289DED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2F3F4CCA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A3FF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64AD337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639C6785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4CDC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5E5D4AD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3C0D1FC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07EF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4A02323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514D526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12C0B" w14:paraId="04BE8111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AE98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D18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75B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0.33792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DEB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2.2528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F7E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A9C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0.33792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7A8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2.2528</w:t>
            </w:r>
          </w:p>
        </w:tc>
      </w:tr>
      <w:tr w:rsidR="00B12C0B" w14:paraId="4125B32E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16BC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EE8E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A9A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82D8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0.36608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6DE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7A0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0.054912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385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0.36608</w:t>
            </w:r>
          </w:p>
        </w:tc>
      </w:tr>
      <w:tr w:rsidR="00B12C0B" w14:paraId="60944058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C76C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60A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18D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0.0157146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146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0.10057168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5A0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ED3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0.0157146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BDE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0.10057168</w:t>
            </w:r>
          </w:p>
        </w:tc>
      </w:tr>
      <w:tr w:rsidR="00B12C0B" w14:paraId="5A159A02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77B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A8A8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201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74F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FFD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CC9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AAA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0.88</w:t>
            </w:r>
          </w:p>
        </w:tc>
      </w:tr>
      <w:tr w:rsidR="00B12C0B" w14:paraId="08DFA497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2F6C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FCE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0C5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8C6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0B5E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B97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CDE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2.288</w:t>
            </w:r>
          </w:p>
        </w:tc>
      </w:tr>
      <w:tr w:rsidR="00B12C0B" w14:paraId="35C31918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DDC5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88CA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6608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0.000000376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0A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9010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9DE3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0.000000376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F2D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0.00000352</w:t>
            </w:r>
          </w:p>
        </w:tc>
      </w:tr>
      <w:tr w:rsidR="00B12C0B" w14:paraId="2C8A96FA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7248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EF5A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163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0.0037719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9FC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0.02514336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96A7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3EF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0.0037719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4958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0.02514336</w:t>
            </w:r>
          </w:p>
        </w:tc>
      </w:tr>
      <w:tr w:rsidR="00B12C0B" w14:paraId="70321492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BEC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967C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E3B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0.0911427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E1E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0.60342832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AB7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FB4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0.0911427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660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0.60342832</w:t>
            </w:r>
          </w:p>
        </w:tc>
      </w:tr>
    </w:tbl>
    <w:p w14:paraId="4C4C0792" w14:textId="77777777" w:rsidR="00B12C0B" w:rsidRDefault="00B12C0B" w:rsidP="00B12C0B">
      <w:pPr>
        <w:rPr>
          <w:color w:val="000000"/>
          <w:sz w:val="22"/>
        </w:rPr>
      </w:pPr>
    </w:p>
    <w:p w14:paraId="1BCB407C" w14:textId="77777777" w:rsidR="00EE4758" w:rsidRDefault="00EE4758" w:rsidP="00EE4758">
      <w:pPr>
        <w:rPr>
          <w:color w:val="000000"/>
          <w:sz w:val="22"/>
        </w:rPr>
      </w:pPr>
    </w:p>
    <w:p w14:paraId="5F75A3B8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3F16BF68" w14:textId="77777777"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0114, Выхлопная труба</w:t>
      </w:r>
    </w:p>
    <w:p w14:paraId="66B9D265" w14:textId="77777777"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001,Дизельная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электростанция (ДЭС)-300</w:t>
      </w:r>
    </w:p>
    <w:p w14:paraId="01C94FD3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2308110B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0782A01A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944CC67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F6265C9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1CE785BF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7902ACED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6B0F74E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14:paraId="7E0C6B3C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14:paraId="3D7ADF66" w14:textId="77777777"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14:paraId="2DD9169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131</w:t>
      </w:r>
    </w:p>
    <w:p w14:paraId="7C452E3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300</w:t>
      </w:r>
    </w:p>
    <w:p w14:paraId="050BFCF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74</w:t>
      </w:r>
    </w:p>
    <w:p w14:paraId="37F4F7C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673</w:t>
      </w:r>
    </w:p>
    <w:p w14:paraId="4BD2A24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AA74EF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2F8DFC4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514FF3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190F59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74 * 300 = </w:t>
      </w:r>
      <w:r>
        <w:rPr>
          <w:rFonts w:ascii="Arial" w:hAnsi="Arial" w:cs="Arial"/>
          <w:b/>
          <w:color w:val="000000"/>
        </w:rPr>
        <w:t>0.193584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712A9CA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AC8F47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5A5615A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338A4F0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5C06E72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FDED00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71DFAF5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0.193584 / 0.378044397 = </w:t>
      </w:r>
      <w:r>
        <w:rPr>
          <w:rFonts w:ascii="Arial" w:hAnsi="Arial" w:cs="Arial"/>
          <w:b/>
          <w:color w:val="000000"/>
        </w:rPr>
        <w:t>0.51206684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2D55FCF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6D736D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960F55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7B196E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1D50FC24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C708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5BF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04D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9EB7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B5C3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C72B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817B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22C1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70948961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A321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0FB6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BA71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6EAC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8C5C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7107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D796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584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14:paraId="0D67514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4FA651E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AA0285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25FD67BF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5D68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182D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556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4A0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E6E8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3ABB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F9B7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BCE5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5BB229E9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D9F7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875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E564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14F3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B69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E876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E683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FBF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14:paraId="5CFEB5E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295F64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E14D51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403F6CA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5C39382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A2D4F4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5746EEF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74B79D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058CFDDA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CF34D2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14:paraId="6CE339B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300 / 3600 = </w:t>
      </w:r>
      <w:r>
        <w:rPr>
          <w:rFonts w:ascii="Arial" w:hAnsi="Arial" w:cs="Arial"/>
          <w:b/>
          <w:color w:val="000000"/>
        </w:rPr>
        <w:t>0.258333333</w:t>
      </w:r>
    </w:p>
    <w:p w14:paraId="642A00F0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131 / 1000 = </w:t>
      </w:r>
      <w:r>
        <w:rPr>
          <w:rFonts w:ascii="Arial" w:hAnsi="Arial" w:cs="Arial"/>
          <w:b/>
          <w:color w:val="000000"/>
        </w:rPr>
        <w:t>1.703</w:t>
      </w:r>
    </w:p>
    <w:p w14:paraId="3A72E0E9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642B2FC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14:paraId="67D58730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300 / 3600) * 0.8 = </w:t>
      </w:r>
      <w:r>
        <w:rPr>
          <w:rFonts w:ascii="Arial" w:hAnsi="Arial" w:cs="Arial"/>
          <w:b/>
          <w:color w:val="000000"/>
        </w:rPr>
        <w:t>0.256</w:t>
      </w:r>
    </w:p>
    <w:p w14:paraId="05B033BA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131 / 1000) * 0.8 = </w:t>
      </w:r>
      <w:r>
        <w:rPr>
          <w:rFonts w:ascii="Arial" w:hAnsi="Arial" w:cs="Arial"/>
          <w:b/>
          <w:color w:val="000000"/>
        </w:rPr>
        <w:t>1.6768</w:t>
      </w:r>
    </w:p>
    <w:p w14:paraId="53BD20A4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199A04A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>
        <w:rPr>
          <w:rFonts w:ascii="Courier New" w:hAnsi="Courier New" w:cs="Courier New"/>
          <w:color w:val="000000"/>
          <w:sz w:val="22"/>
        </w:rPr>
        <w:t>Алканы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44B142AD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300 / 3600 = </w:t>
      </w:r>
      <w:r>
        <w:rPr>
          <w:rFonts w:ascii="Arial" w:hAnsi="Arial" w:cs="Arial"/>
          <w:b/>
          <w:color w:val="000000"/>
        </w:rPr>
        <w:t>0.0690475</w:t>
      </w:r>
    </w:p>
    <w:p w14:paraId="5F57AFAD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131 / 1000 = </w:t>
      </w:r>
      <w:r>
        <w:rPr>
          <w:rFonts w:ascii="Arial" w:hAnsi="Arial" w:cs="Arial"/>
          <w:b/>
          <w:color w:val="000000"/>
        </w:rPr>
        <w:t>0.44914267</w:t>
      </w:r>
    </w:p>
    <w:p w14:paraId="41FB6EF7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65DCE1E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14:paraId="65D26102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300 / 3600 = </w:t>
      </w:r>
      <w:r>
        <w:rPr>
          <w:rFonts w:ascii="Arial" w:hAnsi="Arial" w:cs="Arial"/>
          <w:b/>
          <w:color w:val="000000"/>
        </w:rPr>
        <w:t>0.011905</w:t>
      </w:r>
    </w:p>
    <w:p w14:paraId="52E0759F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131 / 1000 = </w:t>
      </w:r>
      <w:r>
        <w:rPr>
          <w:rFonts w:ascii="Arial" w:hAnsi="Arial" w:cs="Arial"/>
          <w:b/>
          <w:color w:val="000000"/>
        </w:rPr>
        <w:t>0.07485733</w:t>
      </w:r>
    </w:p>
    <w:p w14:paraId="080D442F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7FFD765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14:paraId="39B2F64D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300 / 3600 = </w:t>
      </w:r>
      <w:r>
        <w:rPr>
          <w:rFonts w:ascii="Arial" w:hAnsi="Arial" w:cs="Arial"/>
          <w:b/>
          <w:color w:val="000000"/>
        </w:rPr>
        <w:t>0.1</w:t>
      </w:r>
    </w:p>
    <w:p w14:paraId="219FAF15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131 / 1000 = </w:t>
      </w:r>
      <w:r>
        <w:rPr>
          <w:rFonts w:ascii="Arial" w:hAnsi="Arial" w:cs="Arial"/>
          <w:b/>
          <w:color w:val="000000"/>
        </w:rPr>
        <w:t>0.655</w:t>
      </w:r>
    </w:p>
    <w:p w14:paraId="060C7A92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27C6E08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>
        <w:rPr>
          <w:rFonts w:ascii="Courier New" w:hAnsi="Courier New" w:cs="Courier New"/>
          <w:color w:val="000000"/>
          <w:sz w:val="22"/>
        </w:rPr>
        <w:t>) (609)</w:t>
      </w:r>
    </w:p>
    <w:p w14:paraId="13A031F9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300 / 3600 = </w:t>
      </w:r>
      <w:r>
        <w:rPr>
          <w:rFonts w:ascii="Arial" w:hAnsi="Arial" w:cs="Arial"/>
          <w:b/>
          <w:color w:val="000000"/>
        </w:rPr>
        <w:t>0.0028575</w:t>
      </w:r>
    </w:p>
    <w:p w14:paraId="03A9E744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131 / 1000 = </w:t>
      </w:r>
      <w:r>
        <w:rPr>
          <w:rFonts w:ascii="Arial" w:hAnsi="Arial" w:cs="Arial"/>
          <w:b/>
          <w:color w:val="000000"/>
        </w:rPr>
        <w:t>0.01871466</w:t>
      </w:r>
    </w:p>
    <w:p w14:paraId="2819CBF5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00B24EF3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r>
        <w:rPr>
          <w:rFonts w:ascii="Courier New" w:hAnsi="Courier New" w:cs="Courier New"/>
          <w:color w:val="000000"/>
          <w:sz w:val="22"/>
        </w:rPr>
        <w:t>Бенз</w:t>
      </w:r>
      <w:proofErr w:type="spellEnd"/>
      <w:r>
        <w:rPr>
          <w:rFonts w:ascii="Courier New" w:hAnsi="Courier New" w:cs="Courier New"/>
          <w:color w:val="000000"/>
          <w:sz w:val="22"/>
        </w:rPr>
        <w:t>/а/</w:t>
      </w:r>
      <w:proofErr w:type="spellStart"/>
      <w:r>
        <w:rPr>
          <w:rFonts w:ascii="Courier New" w:hAnsi="Courier New" w:cs="Courier New"/>
          <w:color w:val="000000"/>
          <w:sz w:val="22"/>
        </w:rPr>
        <w:t>пирен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14:paraId="538B64B1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300 / 3600 = </w:t>
      </w:r>
      <w:r>
        <w:rPr>
          <w:rFonts w:ascii="Arial" w:hAnsi="Arial" w:cs="Arial"/>
          <w:b/>
          <w:color w:val="000000"/>
        </w:rPr>
        <w:t>0.000000285</w:t>
      </w:r>
    </w:p>
    <w:p w14:paraId="25A2BEC8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131 / 1000 = </w:t>
      </w:r>
      <w:r>
        <w:rPr>
          <w:rFonts w:ascii="Arial" w:hAnsi="Arial" w:cs="Arial"/>
          <w:b/>
          <w:color w:val="000000"/>
        </w:rPr>
        <w:t>0.00000262</w:t>
      </w:r>
    </w:p>
    <w:p w14:paraId="6F7DD3D9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493519D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14:paraId="152CA65F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300 / 3600) * 0.13 = </w:t>
      </w:r>
      <w:r>
        <w:rPr>
          <w:rFonts w:ascii="Arial" w:hAnsi="Arial" w:cs="Arial"/>
          <w:b/>
          <w:color w:val="000000"/>
        </w:rPr>
        <w:t>0.0416</w:t>
      </w:r>
    </w:p>
    <w:p w14:paraId="6CF74182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131 / 1000) * 0.13 = </w:t>
      </w:r>
      <w:r>
        <w:rPr>
          <w:rFonts w:ascii="Arial" w:hAnsi="Arial" w:cs="Arial"/>
          <w:b/>
          <w:color w:val="000000"/>
        </w:rPr>
        <w:t>0.27248</w:t>
      </w:r>
    </w:p>
    <w:p w14:paraId="6498FE80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5C687274" w14:textId="77777777" w:rsidR="00B12C0B" w:rsidRDefault="00B12C0B" w:rsidP="00B12C0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12C0B" w14:paraId="590BF22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B2F2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2C0CA97C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CCEBD0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C495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2A20588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5F10910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725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35316BE5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440511D3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9922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66C459C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15B542D9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359A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4C5F4CA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7F0D9316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B81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50322E6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302C0C0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28C2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46E6678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101D8F37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12C0B" w14:paraId="37CE6B98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368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FBB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6EF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D9BF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353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DAF0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1B3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1.6768</w:t>
            </w:r>
          </w:p>
        </w:tc>
      </w:tr>
      <w:tr w:rsidR="00B12C0B" w14:paraId="5C626D2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72E0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A7E2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5EE6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0.0416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503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D30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75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0.0416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9E8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0.27248</w:t>
            </w:r>
          </w:p>
        </w:tc>
      </w:tr>
      <w:tr w:rsidR="00B12C0B" w14:paraId="3A18E172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F97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305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DCE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0.011905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9AA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0.07485733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C5A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4C20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0.011905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42E3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0.07485733</w:t>
            </w:r>
          </w:p>
        </w:tc>
      </w:tr>
      <w:tr w:rsidR="00B12C0B" w14:paraId="2F9020D1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AA3A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6EC7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9DD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EB6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5FCD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1AB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666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0.655</w:t>
            </w:r>
          </w:p>
        </w:tc>
      </w:tr>
      <w:tr w:rsidR="00B12C0B" w14:paraId="0E7E9B0F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B4C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779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415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282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1.703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3F8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D2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0.258333333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08C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1.703</w:t>
            </w:r>
          </w:p>
        </w:tc>
      </w:tr>
      <w:tr w:rsidR="00B12C0B" w14:paraId="0F2D7664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4838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7E8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07C6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FE4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0.00000262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272F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D8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0.000000285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155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0.00000262</w:t>
            </w:r>
          </w:p>
        </w:tc>
      </w:tr>
      <w:tr w:rsidR="00B12C0B" w14:paraId="1C712B5A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997E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555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8090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0.0028575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D040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0.01871466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337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4A3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0.0028575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395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0.01871466</w:t>
            </w:r>
          </w:p>
        </w:tc>
      </w:tr>
      <w:tr w:rsidR="00B12C0B" w14:paraId="6762DA7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DB6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2793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1E9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0.0690475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B88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0.44914267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46C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AA7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0.0690475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5CB8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0.44914267</w:t>
            </w:r>
          </w:p>
        </w:tc>
      </w:tr>
    </w:tbl>
    <w:p w14:paraId="56648024" w14:textId="77777777" w:rsidR="00EE4758" w:rsidRDefault="00EE4758" w:rsidP="00EE4758">
      <w:pPr>
        <w:rPr>
          <w:color w:val="000000"/>
          <w:sz w:val="22"/>
        </w:rPr>
      </w:pPr>
    </w:p>
    <w:p w14:paraId="6894CEA6" w14:textId="77777777" w:rsidR="00EE4758" w:rsidRDefault="00EE4758" w:rsidP="00EE4758">
      <w:pPr>
        <w:rPr>
          <w:rFonts w:ascii="Courier New" w:hAnsi="Courier New" w:cs="Courier New"/>
          <w:color w:val="000000"/>
          <w:sz w:val="22"/>
        </w:rPr>
      </w:pPr>
    </w:p>
    <w:p w14:paraId="2FC8B3E3" w14:textId="77777777"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 N 0115, Выхлопная труба</w:t>
      </w:r>
    </w:p>
    <w:p w14:paraId="41A9CF6D" w14:textId="77777777" w:rsidR="00EE4758" w:rsidRDefault="00EE4758" w:rsidP="00EE4758">
      <w:pPr>
        <w:jc w:val="both"/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>
        <w:rPr>
          <w:rFonts w:ascii="Courier New" w:hAnsi="Courier New" w:cs="Courier New"/>
          <w:b/>
          <w:color w:val="000000"/>
          <w:sz w:val="22"/>
        </w:rPr>
        <w:t>001,Дизельная</w:t>
      </w:r>
      <w:proofErr w:type="gramEnd"/>
      <w:r>
        <w:rPr>
          <w:rFonts w:ascii="Courier New" w:hAnsi="Courier New" w:cs="Courier New"/>
          <w:b/>
          <w:color w:val="000000"/>
          <w:sz w:val="22"/>
        </w:rPr>
        <w:t xml:space="preserve"> электростанция (ДЭС)-400</w:t>
      </w:r>
    </w:p>
    <w:p w14:paraId="2A8758C6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2565650B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14:paraId="3DE22AEB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8953DA2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006A358A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05949FC4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</w:p>
    <w:p w14:paraId="31C1D143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385B902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14:paraId="6C176F15" w14:textId="77777777" w:rsidR="00EE4758" w:rsidRDefault="00EE4758" w:rsidP="00EE475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14:paraId="5A0D69B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т, 154</w:t>
      </w:r>
    </w:p>
    <w:p w14:paraId="4F9CAF40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кВт, 400</w:t>
      </w:r>
    </w:p>
    <w:p w14:paraId="48FBFF1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экспл</w:t>
      </w:r>
      <w:proofErr w:type="spellEnd"/>
      <w:r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>
        <w:rPr>
          <w:rFonts w:ascii="Courier New" w:hAnsi="Courier New" w:cs="Courier New"/>
          <w:color w:val="000000"/>
          <w:sz w:val="22"/>
        </w:rPr>
        <w:t>номин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г/кВт*ч, 65</w:t>
      </w:r>
    </w:p>
    <w:p w14:paraId="067520B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K, 673</w:t>
      </w:r>
    </w:p>
    <w:p w14:paraId="5674074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3C474A7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160088C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2D8B1F9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D46D42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65 * 400 = </w:t>
      </w:r>
      <w:r>
        <w:rPr>
          <w:rFonts w:ascii="Arial" w:hAnsi="Arial" w:cs="Arial"/>
          <w:b/>
          <w:color w:val="000000"/>
        </w:rPr>
        <w:t>0.22672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А.3)</w:t>
      </w:r>
    </w:p>
    <w:p w14:paraId="31455A7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4CAB9A6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14:paraId="6E50780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>
        <w:rPr>
          <w:b/>
          <w:color w:val="000000"/>
        </w:rPr>
        <w:t xml:space="preserve">1.31 / (1 + 673 / 273) = </w:t>
      </w:r>
      <w:r>
        <w:rPr>
          <w:rFonts w:ascii="Arial" w:hAnsi="Arial" w:cs="Arial"/>
          <w:b/>
          <w:color w:val="000000"/>
        </w:rPr>
        <w:t>0.378044397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14:paraId="201A81D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14:paraId="33F4A79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4BCD4CE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14:paraId="1E0D057A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0.22672 / 0.378044397 = </w:t>
      </w:r>
      <w:r>
        <w:rPr>
          <w:rFonts w:ascii="Arial" w:hAnsi="Arial" w:cs="Arial"/>
          <w:b/>
          <w:color w:val="000000"/>
        </w:rPr>
        <w:t>0.599717921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А.4)</w:t>
      </w:r>
    </w:p>
    <w:p w14:paraId="7497E9F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02F6AD7A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4C69DC97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14405A5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7A6CF327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58AF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D0F8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980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2263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E684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126C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831C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CD20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709631FE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17A7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3E8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B6BA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CB9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7D40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D898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F89D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7E1E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14:paraId="4D08C91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6517863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285E14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rFonts w:ascii="Courier New" w:hAnsi="Courier New" w:cs="Courier New"/>
          <w:color w:val="000000"/>
          <w:sz w:val="22"/>
        </w:rPr>
        <w:t>кг.топл</w:t>
      </w:r>
      <w:proofErr w:type="spellEnd"/>
      <w:r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12C0B" w14:paraId="52F836B1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11B8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B122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57C4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20E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037B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8211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8DBB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2AAF" w14:textId="77777777" w:rsidR="00B12C0B" w:rsidRDefault="00B12C0B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12C0B" w14:paraId="4636C9C2" w14:textId="77777777" w:rsidTr="00B12C0B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0A35" w14:textId="77777777" w:rsidR="00B12C0B" w:rsidRDefault="00B12C0B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47EF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438A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C2F2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C400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FC75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E0C7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2F0D" w14:textId="77777777" w:rsidR="00B12C0B" w:rsidRDefault="00B12C0B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14:paraId="3EE6EE9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3C5D06C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7D8EE68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</w:t>
      </w:r>
    </w:p>
    <w:p w14:paraId="383EF2E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1)</w:t>
      </w:r>
    </w:p>
    <w:p w14:paraId="61F89F8B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A0D705D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14:paraId="109C639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AA5A6D1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>
        <w:rPr>
          <w:b/>
          <w:i/>
          <w:color w:val="000000"/>
          <w:sz w:val="22"/>
        </w:rPr>
        <w:t xml:space="preserve"> </w:t>
      </w:r>
    </w:p>
    <w:p w14:paraId="1FFD8FA5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</w:p>
    <w:p w14:paraId="5D7C801C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14:paraId="0C4BA3D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3.1 * 400 / 3600 = </w:t>
      </w:r>
      <w:r>
        <w:rPr>
          <w:rFonts w:ascii="Arial" w:hAnsi="Arial" w:cs="Arial"/>
          <w:b/>
          <w:color w:val="000000"/>
        </w:rPr>
        <w:t>0.344444444</w:t>
      </w:r>
    </w:p>
    <w:p w14:paraId="4CD937A3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13 * 154 / 1000 = </w:t>
      </w:r>
      <w:r>
        <w:rPr>
          <w:rFonts w:ascii="Arial" w:hAnsi="Arial" w:cs="Arial"/>
          <w:b/>
          <w:color w:val="000000"/>
        </w:rPr>
        <w:t>2.002</w:t>
      </w:r>
    </w:p>
    <w:p w14:paraId="44383B76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3C4DF02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14:paraId="1502597E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>
        <w:rPr>
          <w:b/>
          <w:color w:val="000000"/>
        </w:rPr>
        <w:t xml:space="preserve">(3.84 * 400 / 3600) * 0.8 = </w:t>
      </w:r>
      <w:r>
        <w:rPr>
          <w:rFonts w:ascii="Arial" w:hAnsi="Arial" w:cs="Arial"/>
          <w:b/>
          <w:color w:val="000000"/>
        </w:rPr>
        <w:t>0.341333333</w:t>
      </w:r>
    </w:p>
    <w:p w14:paraId="162FE408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>
        <w:rPr>
          <w:b/>
          <w:color w:val="000000"/>
        </w:rPr>
        <w:t xml:space="preserve">(16 * 154 / 1000) * 0.8 = </w:t>
      </w:r>
      <w:r>
        <w:rPr>
          <w:rFonts w:ascii="Arial" w:hAnsi="Arial" w:cs="Arial"/>
          <w:b/>
          <w:color w:val="000000"/>
        </w:rPr>
        <w:t>1.9712</w:t>
      </w:r>
    </w:p>
    <w:p w14:paraId="464BD5A8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66506432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>
        <w:rPr>
          <w:rFonts w:ascii="Courier New" w:hAnsi="Courier New" w:cs="Courier New"/>
          <w:color w:val="000000"/>
          <w:sz w:val="22"/>
        </w:rPr>
        <w:t>Алканы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3520CE06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0.82857 * 400 / 3600 = </w:t>
      </w:r>
      <w:r>
        <w:rPr>
          <w:rFonts w:ascii="Arial" w:hAnsi="Arial" w:cs="Arial"/>
          <w:b/>
          <w:color w:val="000000"/>
        </w:rPr>
        <w:t>0.092063333</w:t>
      </w:r>
    </w:p>
    <w:p w14:paraId="468C7952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3.42857 * 154 / 1000 = </w:t>
      </w:r>
      <w:r>
        <w:rPr>
          <w:rFonts w:ascii="Arial" w:hAnsi="Arial" w:cs="Arial"/>
          <w:b/>
          <w:color w:val="000000"/>
        </w:rPr>
        <w:t>0.52799978</w:t>
      </w:r>
    </w:p>
    <w:p w14:paraId="16172106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105A9BAE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14:paraId="7F131409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0.14286 * 400 / 3600 = </w:t>
      </w:r>
      <w:r>
        <w:rPr>
          <w:rFonts w:ascii="Arial" w:hAnsi="Arial" w:cs="Arial"/>
          <w:b/>
          <w:color w:val="000000"/>
        </w:rPr>
        <w:t>0.015873333</w:t>
      </w:r>
    </w:p>
    <w:p w14:paraId="19F49575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0.57143 * 154 / 1000 = </w:t>
      </w:r>
      <w:r>
        <w:rPr>
          <w:rFonts w:ascii="Arial" w:hAnsi="Arial" w:cs="Arial"/>
          <w:b/>
          <w:color w:val="000000"/>
        </w:rPr>
        <w:t>0.08800022</w:t>
      </w:r>
    </w:p>
    <w:p w14:paraId="57166A77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11FF4394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14:paraId="08D05145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1.2 * 400 / 3600 = </w:t>
      </w:r>
      <w:r>
        <w:rPr>
          <w:rFonts w:ascii="Arial" w:hAnsi="Arial" w:cs="Arial"/>
          <w:b/>
          <w:color w:val="000000"/>
        </w:rPr>
        <w:t>0.133333333</w:t>
      </w:r>
    </w:p>
    <w:p w14:paraId="3ACA8900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>
        <w:rPr>
          <w:b/>
          <w:color w:val="000000"/>
        </w:rPr>
        <w:t xml:space="preserve">5 * 154 / 1000 = </w:t>
      </w:r>
      <w:r>
        <w:rPr>
          <w:rFonts w:ascii="Arial" w:hAnsi="Arial" w:cs="Arial"/>
          <w:b/>
          <w:color w:val="000000"/>
        </w:rPr>
        <w:t>0.77</w:t>
      </w:r>
    </w:p>
    <w:p w14:paraId="06F6A30A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3ED96889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>
        <w:rPr>
          <w:rFonts w:ascii="Courier New" w:hAnsi="Courier New" w:cs="Courier New"/>
          <w:color w:val="000000"/>
          <w:sz w:val="22"/>
        </w:rPr>
        <w:t>) (609)</w:t>
      </w:r>
    </w:p>
    <w:p w14:paraId="358C288F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0.03429 * 400 / 3600 = </w:t>
      </w:r>
      <w:r>
        <w:rPr>
          <w:rFonts w:ascii="Arial" w:hAnsi="Arial" w:cs="Arial"/>
          <w:b/>
          <w:color w:val="000000"/>
        </w:rPr>
        <w:t>0.00381</w:t>
      </w:r>
    </w:p>
    <w:p w14:paraId="5CFCD92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0.14286 * 154 / 1000 = </w:t>
      </w:r>
      <w:r>
        <w:rPr>
          <w:rFonts w:ascii="Arial" w:hAnsi="Arial" w:cs="Arial"/>
          <w:b/>
          <w:color w:val="000000"/>
        </w:rPr>
        <w:t>0.02200044</w:t>
      </w:r>
    </w:p>
    <w:p w14:paraId="6B2399E3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4FD388CF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r>
        <w:rPr>
          <w:rFonts w:ascii="Courier New" w:hAnsi="Courier New" w:cs="Courier New"/>
          <w:color w:val="000000"/>
          <w:sz w:val="22"/>
        </w:rPr>
        <w:t>Бенз</w:t>
      </w:r>
      <w:proofErr w:type="spellEnd"/>
      <w:r>
        <w:rPr>
          <w:rFonts w:ascii="Courier New" w:hAnsi="Courier New" w:cs="Courier New"/>
          <w:color w:val="000000"/>
          <w:sz w:val="22"/>
        </w:rPr>
        <w:t>/а/</w:t>
      </w:r>
      <w:proofErr w:type="spellStart"/>
      <w:r>
        <w:rPr>
          <w:rFonts w:ascii="Courier New" w:hAnsi="Courier New" w:cs="Courier New"/>
          <w:color w:val="000000"/>
          <w:sz w:val="22"/>
        </w:rPr>
        <w:t>пирен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14:paraId="0134440C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>
        <w:rPr>
          <w:b/>
          <w:color w:val="000000"/>
        </w:rPr>
        <w:t xml:space="preserve">0.00000342 * 400 / 3600 = </w:t>
      </w:r>
      <w:r>
        <w:rPr>
          <w:rFonts w:ascii="Arial" w:hAnsi="Arial" w:cs="Arial"/>
          <w:b/>
          <w:color w:val="000000"/>
        </w:rPr>
        <w:t>0.00000038</w:t>
      </w:r>
    </w:p>
    <w:p w14:paraId="4D23217A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0.00002 * 154 / 1000 = </w:t>
      </w:r>
      <w:r>
        <w:rPr>
          <w:rFonts w:ascii="Arial" w:hAnsi="Arial" w:cs="Arial"/>
          <w:b/>
          <w:color w:val="000000"/>
        </w:rPr>
        <w:t>0.00000308</w:t>
      </w:r>
    </w:p>
    <w:p w14:paraId="57C82A19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3503F226" w14:textId="77777777" w:rsidR="00B12C0B" w:rsidRDefault="00B12C0B" w:rsidP="00B12C0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14:paraId="736D7950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>
        <w:rPr>
          <w:b/>
          <w:color w:val="000000"/>
        </w:rPr>
        <w:t xml:space="preserve">(3.84 * 400 / 3600) * 0.13 = </w:t>
      </w:r>
      <w:r>
        <w:rPr>
          <w:rFonts w:ascii="Arial" w:hAnsi="Arial" w:cs="Arial"/>
          <w:b/>
          <w:color w:val="000000"/>
        </w:rPr>
        <w:t>0.055466667</w:t>
      </w:r>
    </w:p>
    <w:p w14:paraId="49D3E647" w14:textId="77777777" w:rsidR="00B12C0B" w:rsidRDefault="00B12C0B" w:rsidP="00B12C0B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>
        <w:rPr>
          <w:b/>
          <w:color w:val="000000"/>
        </w:rPr>
        <w:t xml:space="preserve">(16 * 154 / 1000) * 0.13 = </w:t>
      </w:r>
      <w:r>
        <w:rPr>
          <w:rFonts w:ascii="Arial" w:hAnsi="Arial" w:cs="Arial"/>
          <w:b/>
          <w:color w:val="000000"/>
        </w:rPr>
        <w:t>0.32032</w:t>
      </w:r>
    </w:p>
    <w:p w14:paraId="61360124" w14:textId="77777777" w:rsidR="00B12C0B" w:rsidRDefault="00B12C0B" w:rsidP="00B12C0B">
      <w:pPr>
        <w:rPr>
          <w:rFonts w:ascii="Arial" w:hAnsi="Arial" w:cs="Arial"/>
          <w:b/>
          <w:color w:val="000000"/>
        </w:rPr>
      </w:pPr>
    </w:p>
    <w:p w14:paraId="6FD6A9A0" w14:textId="77777777" w:rsidR="00B12C0B" w:rsidRDefault="00B12C0B" w:rsidP="00B12C0B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12C0B" w14:paraId="0B6A9DC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606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  <w:p w14:paraId="561C2973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116F142C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4F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  <w:p w14:paraId="6AAB05A4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E0465FB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1C42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434DF42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209C76C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83E2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4FC450AA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без</w:t>
            </w:r>
          </w:p>
          <w:p w14:paraId="39576240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894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%</w:t>
            </w:r>
          </w:p>
          <w:p w14:paraId="6B2D42F8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очистки</w:t>
            </w:r>
          </w:p>
          <w:p w14:paraId="426F11F0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091E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г/сек</w:t>
            </w:r>
          </w:p>
          <w:p w14:paraId="143A9114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25DC6331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07C0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т/год</w:t>
            </w:r>
          </w:p>
          <w:p w14:paraId="37F40606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c</w:t>
            </w:r>
          </w:p>
          <w:p w14:paraId="2797F3A4" w14:textId="77777777" w:rsidR="00B12C0B" w:rsidRDefault="00B12C0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12C0B" w14:paraId="14FC6CC7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259A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48E8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C7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959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1.9712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A252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E80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006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1.9712</w:t>
            </w:r>
          </w:p>
        </w:tc>
      </w:tr>
      <w:tr w:rsidR="00B12C0B" w14:paraId="1736CB9B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D5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DBDF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BA00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707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0.32032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20D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78C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C4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0.32032</w:t>
            </w:r>
          </w:p>
        </w:tc>
      </w:tr>
      <w:tr w:rsidR="00B12C0B" w14:paraId="3CB64DC0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B70D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3AF9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46B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8F7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0.08800022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F1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2933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6D4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0.08800022</w:t>
            </w:r>
          </w:p>
        </w:tc>
      </w:tr>
      <w:tr w:rsidR="00B12C0B" w14:paraId="05D7722E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9166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B6F1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20EE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1B1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DF8D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05C7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902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0.77</w:t>
            </w:r>
          </w:p>
        </w:tc>
      </w:tr>
      <w:tr w:rsidR="00B12C0B" w14:paraId="6BE27F07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F6CC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D0C5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D52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27B8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87CC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81A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2774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2.002</w:t>
            </w:r>
          </w:p>
        </w:tc>
      </w:tr>
      <w:tr w:rsidR="00B12C0B" w14:paraId="3ED4C235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357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7DED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Бенз</w:t>
            </w:r>
            <w:proofErr w:type="spellEnd"/>
            <w:r>
              <w:rPr>
                <w:color w:val="000000"/>
                <w:sz w:val="22"/>
              </w:rPr>
              <w:t>/а/</w:t>
            </w:r>
            <w:proofErr w:type="spellStart"/>
            <w:r>
              <w:rPr>
                <w:color w:val="000000"/>
                <w:sz w:val="22"/>
              </w:rPr>
              <w:t>пирен</w:t>
            </w:r>
            <w:proofErr w:type="spellEnd"/>
            <w:r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C78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B5D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3E6F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1FF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E389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0.00000308</w:t>
            </w:r>
          </w:p>
        </w:tc>
      </w:tr>
      <w:tr w:rsidR="00B12C0B" w14:paraId="39487F44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3104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1E0D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AA05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75B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0.02200044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60B3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7DBC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4C72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0.02200044</w:t>
            </w:r>
          </w:p>
        </w:tc>
      </w:tr>
      <w:tr w:rsidR="00B12C0B" w14:paraId="38B290A7" w14:textId="77777777" w:rsidTr="00B12C0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22FB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B168" w14:textId="77777777" w:rsidR="00B12C0B" w:rsidRDefault="00B12C0B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9B6D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8ABA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0.52799978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CB27" w14:textId="77777777" w:rsidR="00B12C0B" w:rsidRDefault="00B12C0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58E1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950B" w14:textId="77777777" w:rsidR="00B12C0B" w:rsidRDefault="00B12C0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0.52799978</w:t>
            </w:r>
          </w:p>
        </w:tc>
      </w:tr>
    </w:tbl>
    <w:p w14:paraId="35641F59" w14:textId="77777777" w:rsidR="00EE4758" w:rsidRDefault="00EE4758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14:paraId="5D137A83" w14:textId="77777777" w:rsidR="00FE686E" w:rsidRDefault="00FE686E" w:rsidP="00FE686E">
      <w:pPr>
        <w:rPr>
          <w:rFonts w:ascii="Courier New" w:hAnsi="Courier New" w:cs="Courier New"/>
          <w:b/>
          <w:color w:val="000000"/>
          <w:sz w:val="22"/>
        </w:rPr>
      </w:pPr>
      <w:r w:rsidRPr="00ED10E0">
        <w:rPr>
          <w:rFonts w:ascii="Courier New" w:hAnsi="Courier New" w:cs="Courier New"/>
          <w:b/>
          <w:color w:val="000000"/>
          <w:sz w:val="22"/>
        </w:rPr>
        <w:t xml:space="preserve">1. Площадка </w:t>
      </w:r>
      <w:r>
        <w:rPr>
          <w:rFonts w:ascii="Courier New" w:hAnsi="Courier New" w:cs="Courier New"/>
          <w:b/>
          <w:color w:val="000000"/>
          <w:sz w:val="22"/>
        </w:rPr>
        <w:t xml:space="preserve">испытание </w:t>
      </w:r>
      <w:r w:rsidRPr="00ED10E0">
        <w:rPr>
          <w:rFonts w:ascii="Courier New" w:hAnsi="Courier New" w:cs="Courier New"/>
          <w:b/>
          <w:color w:val="000000"/>
          <w:sz w:val="22"/>
        </w:rPr>
        <w:t>скважин</w:t>
      </w:r>
      <w:r>
        <w:rPr>
          <w:rFonts w:ascii="Courier New" w:hAnsi="Courier New" w:cs="Courier New"/>
          <w:b/>
          <w:color w:val="000000"/>
          <w:sz w:val="22"/>
        </w:rPr>
        <w:t>ы 208</w:t>
      </w:r>
    </w:p>
    <w:p w14:paraId="4F4FE3FB" w14:textId="77777777" w:rsidR="00FE686E" w:rsidRPr="00ED10E0" w:rsidRDefault="00FE686E" w:rsidP="00FE686E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 </w:t>
      </w:r>
    </w:p>
    <w:p w14:paraId="46E9FFB5" w14:textId="77777777" w:rsidR="00FE686E" w:rsidRDefault="00FE686E" w:rsidP="00FE686E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загрязнения № 0103. Труба факела </w:t>
      </w:r>
    </w:p>
    <w:p w14:paraId="1A038F55" w14:textId="77777777" w:rsidR="00FE686E" w:rsidRDefault="00FE686E" w:rsidP="00FE686E">
      <w:pPr>
        <w:rPr>
          <w:rFonts w:ascii="Courier New" w:hAnsi="Courier New"/>
          <w:b/>
          <w:i/>
          <w:color w:val="000000"/>
        </w:rPr>
      </w:pPr>
      <w:r>
        <w:rPr>
          <w:rFonts w:ascii="Courier New" w:hAnsi="Courier New"/>
          <w:b/>
          <w:i/>
          <w:color w:val="000000"/>
        </w:rPr>
        <w:t xml:space="preserve">Источник выделения № 01 </w:t>
      </w:r>
      <w:r w:rsidRPr="001A3E7A">
        <w:rPr>
          <w:rFonts w:ascii="Courier New" w:hAnsi="Courier New"/>
          <w:b/>
          <w:i/>
          <w:color w:val="000000"/>
        </w:rPr>
        <w:t xml:space="preserve">Факельная установка </w:t>
      </w:r>
    </w:p>
    <w:p w14:paraId="159E7BC9" w14:textId="77777777" w:rsidR="00FE686E" w:rsidRDefault="00FE686E" w:rsidP="00EE4758">
      <w:pPr>
        <w:jc w:val="center"/>
        <w:rPr>
          <w:rFonts w:ascii="Courier New" w:hAnsi="Courier New" w:cs="Courier New"/>
          <w:color w:val="000000"/>
          <w:sz w:val="22"/>
        </w:rPr>
      </w:pPr>
    </w:p>
    <w:p w14:paraId="7BFF8191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Тип: Высотная</w:t>
      </w:r>
    </w:p>
    <w:p w14:paraId="141A96AF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сжигаемой смеси: Некондиционная газовая и газоконденсатная смесь</w:t>
      </w:r>
    </w:p>
    <w:p w14:paraId="5B13668E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месторождения: сернистое</w:t>
      </w:r>
    </w:p>
    <w:p w14:paraId="12522B28" w14:textId="77777777" w:rsidR="005D0615" w:rsidRDefault="005D0615" w:rsidP="005D0615">
      <w:pPr>
        <w:rPr>
          <w:rFonts w:ascii="Courier New" w:hAnsi="Courier New" w:cs="Courier New"/>
          <w:color w:val="000000"/>
          <w:sz w:val="22"/>
        </w:rPr>
      </w:pPr>
      <w:r w:rsidRPr="008D2549">
        <w:rPr>
          <w:rFonts w:ascii="Courier New" w:hAnsi="Courier New" w:cs="Courier New"/>
          <w:color w:val="000000"/>
          <w:sz w:val="22"/>
        </w:rPr>
        <w:t xml:space="preserve">Общий объем сжигаемого газа – </w:t>
      </w:r>
      <w:r>
        <w:rPr>
          <w:rFonts w:ascii="Courier New" w:hAnsi="Courier New" w:cs="Courier New"/>
          <w:color w:val="000000"/>
          <w:sz w:val="22"/>
        </w:rPr>
        <w:t>1,</w:t>
      </w:r>
      <w:r w:rsidRPr="005D0615">
        <w:rPr>
          <w:rFonts w:ascii="Courier New" w:hAnsi="Courier New" w:cs="Courier New"/>
          <w:color w:val="000000"/>
          <w:sz w:val="22"/>
        </w:rPr>
        <w:t>215000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8D2549">
        <w:rPr>
          <w:rFonts w:ascii="Courier New" w:hAnsi="Courier New" w:cs="Courier New"/>
          <w:color w:val="000000"/>
          <w:sz w:val="22"/>
        </w:rPr>
        <w:t>млн.м</w:t>
      </w:r>
      <w:proofErr w:type="gramEnd"/>
      <w:r w:rsidRPr="008D2549">
        <w:rPr>
          <w:rFonts w:ascii="Courier New" w:hAnsi="Courier New" w:cs="Courier New"/>
          <w:color w:val="000000"/>
          <w:sz w:val="22"/>
        </w:rPr>
        <w:t>3/год</w:t>
      </w:r>
    </w:p>
    <w:p w14:paraId="754E61A3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5B04AEB0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1.РАСЧЕТ ВСПОМОГАТЕЛЬНЫХ ПАРАМЕТРОВ</w:t>
      </w:r>
    </w:p>
    <w:p w14:paraId="5DAE752B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08D1EDA8" w14:textId="77777777" w:rsidR="00FE686E" w:rsidRDefault="00FE686E" w:rsidP="00FE686E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Таблица процентного содержания составляющих смеси.</w:t>
      </w:r>
    </w:p>
    <w:p w14:paraId="7897033F" w14:textId="77777777" w:rsidR="00FE686E" w:rsidRDefault="00FE686E" w:rsidP="00FE686E">
      <w:pPr>
        <w:rPr>
          <w:b/>
          <w:i/>
          <w:color w:val="000000"/>
          <w:sz w:val="22"/>
        </w:rPr>
      </w:pPr>
    </w:p>
    <w:p w14:paraId="54647116" w14:textId="77777777" w:rsidR="00FE686E" w:rsidRDefault="00FE686E" w:rsidP="00FE686E">
      <w:pPr>
        <w:rPr>
          <w:b/>
          <w:i/>
          <w:color w:val="000000"/>
          <w:sz w:val="22"/>
        </w:rPr>
      </w:pPr>
      <w:r>
        <w:rPr>
          <w:b/>
          <w:i/>
          <w:color w:val="000000"/>
          <w:sz w:val="22"/>
        </w:rPr>
        <w:t>Состав смеси задавался в объемных и массовых долях.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7"/>
        <w:gridCol w:w="1469"/>
        <w:gridCol w:w="1469"/>
        <w:gridCol w:w="1469"/>
        <w:gridCol w:w="1600"/>
      </w:tblGrid>
      <w:tr w:rsidR="00FE686E" w14:paraId="06479314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33BB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Компонент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6581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[</w:t>
            </w:r>
            <w:proofErr w:type="gramStart"/>
            <w:r>
              <w:rPr>
                <w:b/>
                <w:i/>
                <w:color w:val="000000"/>
                <w:sz w:val="22"/>
              </w:rPr>
              <w:t>%]об</w:t>
            </w:r>
            <w:proofErr w:type="gramEnd"/>
            <w:r>
              <w:rPr>
                <w:b/>
                <w:i/>
                <w:color w:val="000000"/>
                <w:sz w:val="22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ADCD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[</w:t>
            </w:r>
            <w:proofErr w:type="gramStart"/>
            <w:r>
              <w:rPr>
                <w:b/>
                <w:i/>
                <w:color w:val="000000"/>
                <w:sz w:val="22"/>
              </w:rPr>
              <w:t>%]</w:t>
            </w:r>
            <w:proofErr w:type="spellStart"/>
            <w:r>
              <w:rPr>
                <w:b/>
                <w:i/>
                <w:color w:val="000000"/>
                <w:sz w:val="22"/>
              </w:rPr>
              <w:t>мас</w:t>
            </w:r>
            <w:proofErr w:type="spellEnd"/>
            <w:proofErr w:type="gramEnd"/>
            <w:r>
              <w:rPr>
                <w:b/>
                <w:i/>
                <w:color w:val="000000"/>
                <w:sz w:val="22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6432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Молек.мас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9A05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Плотность</w:t>
            </w:r>
          </w:p>
        </w:tc>
      </w:tr>
      <w:tr w:rsidR="00FE686E" w14:paraId="30077761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10E7" w14:textId="77777777" w:rsidR="00FE686E" w:rsidRDefault="00FE686E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Метан(</w:t>
            </w:r>
            <w:proofErr w:type="gramEnd"/>
            <w:r>
              <w:rPr>
                <w:color w:val="000000"/>
                <w:sz w:val="22"/>
              </w:rPr>
              <w:t>CH4)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2EF5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69.2364438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39F6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47.6763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4B64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16.043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792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0.7162</w:t>
            </w:r>
          </w:p>
        </w:tc>
      </w:tr>
      <w:tr w:rsidR="00FE686E" w14:paraId="174AD69B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7D3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Этан(C2H6)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7D5A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9.60686157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950E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12.3993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E5C6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30.07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A370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1.3424</w:t>
            </w:r>
          </w:p>
        </w:tc>
      </w:tr>
      <w:tr w:rsidR="00FE686E" w14:paraId="19D9B068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C6C3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Пропан(C3H8)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E123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7.20304471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BB54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13.6335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6785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44.097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9A1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1.9686</w:t>
            </w:r>
          </w:p>
        </w:tc>
      </w:tr>
      <w:tr w:rsidR="00FE686E" w14:paraId="69562C31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56A1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Бутан(C4H10)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37F3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3.65715035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60D5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9.1239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B973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58.124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442D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2.5948</w:t>
            </w:r>
          </w:p>
        </w:tc>
      </w:tr>
      <w:tr w:rsidR="00FE686E" w14:paraId="1C7AF6FB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655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Пентан(C5H12)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2F40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0.02116883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71F4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6.2593185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9752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72.151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2464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3.2210268</w:t>
            </w:r>
          </w:p>
        </w:tc>
      </w:tr>
      <w:tr w:rsidR="00FE686E" w14:paraId="0616C22D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CF54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Азот(N2)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A2AF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6.88236012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CCE6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8.2761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454F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28.016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B28D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1.2507</w:t>
            </w:r>
          </w:p>
        </w:tc>
      </w:tr>
      <w:tr w:rsidR="00FE686E" w14:paraId="18A6E445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E648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Диоксид </w:t>
            </w:r>
            <w:proofErr w:type="gramStart"/>
            <w:r>
              <w:rPr>
                <w:color w:val="000000"/>
                <w:sz w:val="22"/>
              </w:rPr>
              <w:t>углерода(</w:t>
            </w:r>
            <w:proofErr w:type="gramEnd"/>
            <w:r>
              <w:rPr>
                <w:color w:val="000000"/>
                <w:sz w:val="22"/>
              </w:rPr>
              <w:t>CO2)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18E5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1.39186366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E0A1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2.6293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7FB8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44.011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79A7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1.9648</w:t>
            </w:r>
          </w:p>
        </w:tc>
      </w:tr>
      <w:tr w:rsidR="00FE686E" w14:paraId="5D19605E" w14:textId="77777777" w:rsidTr="00FE686E"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F46C" w14:textId="77777777" w:rsidR="00FE686E" w:rsidRDefault="00FE686E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Меркаптаны(</w:t>
            </w:r>
            <w:proofErr w:type="gramEnd"/>
            <w:r>
              <w:rPr>
                <w:color w:val="000000"/>
                <w:sz w:val="22"/>
              </w:rPr>
              <w:t>RSH)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668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0.00110735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AF16" w14:textId="77777777" w:rsidR="00FE686E" w:rsidRDefault="00FE686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0.00228145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A786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92EE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2.1429</w:t>
            </w:r>
          </w:p>
        </w:tc>
      </w:tr>
    </w:tbl>
    <w:p w14:paraId="3192E0EC" w14:textId="77777777" w:rsidR="00FE686E" w:rsidRDefault="00FE686E" w:rsidP="00FE686E">
      <w:pPr>
        <w:rPr>
          <w:color w:val="000000"/>
          <w:sz w:val="22"/>
        </w:rPr>
      </w:pPr>
    </w:p>
    <w:p w14:paraId="6ACB915A" w14:textId="77777777" w:rsidR="00FE686E" w:rsidRDefault="00FE686E" w:rsidP="00FE686E">
      <w:pPr>
        <w:rPr>
          <w:color w:val="000000"/>
          <w:sz w:val="22"/>
        </w:rPr>
      </w:pPr>
    </w:p>
    <w:p w14:paraId="1E941ED0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Молярная масса смеси </w:t>
      </w:r>
      <w:r>
        <w:rPr>
          <w:b/>
          <w:i/>
          <w:color w:val="000000"/>
          <w:sz w:val="22"/>
        </w:rPr>
        <w:t>M</w:t>
      </w:r>
      <w:r>
        <w:rPr>
          <w:rFonts w:ascii="Courier New" w:hAnsi="Courier New" w:cs="Courier New"/>
          <w:color w:val="000000"/>
          <w:sz w:val="22"/>
        </w:rPr>
        <w:t>, кг/моль (прил.</w:t>
      </w:r>
      <w:proofErr w:type="gramStart"/>
      <w:r>
        <w:rPr>
          <w:rFonts w:ascii="Courier New" w:hAnsi="Courier New" w:cs="Courier New"/>
          <w:color w:val="000000"/>
          <w:sz w:val="22"/>
        </w:rPr>
        <w:t>3,(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5)): </w:t>
      </w:r>
      <w:r>
        <w:rPr>
          <w:rFonts w:ascii="Arial" w:hAnsi="Arial" w:cs="Arial"/>
          <w:b/>
          <w:color w:val="000000"/>
        </w:rPr>
        <w:t>21.85493483</w:t>
      </w:r>
    </w:p>
    <w:p w14:paraId="336EC171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Плотность сжигаемой смеси </w:t>
      </w:r>
      <w:proofErr w:type="spellStart"/>
      <w:r>
        <w:rPr>
          <w:b/>
          <w:i/>
          <w:color w:val="000000"/>
          <w:sz w:val="22"/>
        </w:rPr>
        <w:t>R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0.9643</w:t>
      </w:r>
    </w:p>
    <w:p w14:paraId="3AFFE883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Показатель адиабаты </w:t>
      </w:r>
      <w:r>
        <w:rPr>
          <w:b/>
          <w:i/>
          <w:color w:val="000000"/>
          <w:sz w:val="22"/>
        </w:rPr>
        <w:t>K</w:t>
      </w:r>
      <w:r>
        <w:rPr>
          <w:rFonts w:ascii="Courier New" w:hAnsi="Courier New" w:cs="Courier New"/>
          <w:color w:val="000000"/>
          <w:sz w:val="22"/>
        </w:rPr>
        <w:t xml:space="preserve"> (23): </w:t>
      </w:r>
    </w:p>
    <w:p w14:paraId="0687C8FA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K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</w:rPr>
        <w:instrText>;\s\up12</w:instrText>
      </w:r>
      <w:proofErr w:type="gramStart"/>
      <w:r>
        <w:rPr>
          <w:b/>
          <w:i/>
          <w:color w:val="000000"/>
        </w:rPr>
        <w:instrText>( N</w:instrText>
      </w:r>
      <w:proofErr w:type="gramEnd"/>
      <w:r>
        <w:rPr>
          <w:b/>
          <w:i/>
          <w:color w:val="000000"/>
        </w:rPr>
        <w:instrText xml:space="preserve">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K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[i]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1.145092121</w:t>
      </w:r>
    </w:p>
    <w:p w14:paraId="2235DB11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(</w:t>
      </w:r>
      <w:proofErr w:type="spellStart"/>
      <w:proofErr w:type="gramStart"/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)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- показатель адиабаты для индивидуальных углеводородов;</w:t>
      </w:r>
    </w:p>
    <w:p w14:paraId="0721D027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    </w:t>
      </w:r>
      <w:r>
        <w:rPr>
          <w:b/>
          <w:i/>
          <w:color w:val="000000"/>
          <w:sz w:val="22"/>
        </w:rPr>
        <w:t>[i]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объемные единицы составляющих смеси, %;</w:t>
      </w:r>
    </w:p>
    <w:p w14:paraId="373B2BC1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распространения звука в смеси </w:t>
      </w:r>
      <w:proofErr w:type="spellStart"/>
      <w:r>
        <w:rPr>
          <w:b/>
          <w:i/>
          <w:color w:val="000000"/>
          <w:sz w:val="22"/>
        </w:rPr>
        <w:t>W</w:t>
      </w:r>
      <w:proofErr w:type="gramStart"/>
      <w:r>
        <w:rPr>
          <w:b/>
          <w:i/>
          <w:color w:val="000000"/>
          <w:sz w:val="22"/>
          <w:vertAlign w:val="subscript"/>
        </w:rPr>
        <w:t>зв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м/с (прил.6):</w:t>
      </w:r>
    </w:p>
    <w:p w14:paraId="740A5ECE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зв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91.5 * (K * (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о</w:t>
      </w:r>
      <w:proofErr w:type="spellEnd"/>
      <w:r>
        <w:rPr>
          <w:b/>
          <w:i/>
          <w:color w:val="000000"/>
        </w:rPr>
        <w:t xml:space="preserve"> + 273) / M)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91.5 * (1.145092121 * (20 + 273) / 21.85493483)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358.5092451</w:t>
      </w:r>
    </w:p>
    <w:p w14:paraId="4CE400EB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температура смеси, </w:t>
      </w:r>
      <w:proofErr w:type="spellStart"/>
      <w:r>
        <w:rPr>
          <w:rFonts w:ascii="Courier New" w:hAnsi="Courier New" w:cs="Courier New"/>
          <w:color w:val="000000"/>
          <w:sz w:val="22"/>
        </w:rPr>
        <w:t>град.C</w:t>
      </w:r>
      <w:proofErr w:type="spellEnd"/>
      <w:r>
        <w:rPr>
          <w:rFonts w:ascii="Courier New" w:hAnsi="Courier New" w:cs="Courier New"/>
          <w:color w:val="000000"/>
          <w:sz w:val="22"/>
        </w:rPr>
        <w:t>;</w:t>
      </w:r>
    </w:p>
    <w:p w14:paraId="6204096A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</w:t>
      </w:r>
      <w:r>
        <w:rPr>
          <w:b/>
          <w:i/>
          <w:color w:val="000000"/>
          <w:sz w:val="22"/>
        </w:rPr>
        <w:t>B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/с: </w:t>
      </w:r>
      <w:r>
        <w:rPr>
          <w:rFonts w:ascii="Arial" w:hAnsi="Arial" w:cs="Arial"/>
          <w:b/>
          <w:color w:val="000000"/>
        </w:rPr>
        <w:t>0.078125</w:t>
      </w:r>
    </w:p>
    <w:p w14:paraId="4FEA23BD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истечения смеси </w:t>
      </w:r>
      <w:proofErr w:type="spellStart"/>
      <w:r>
        <w:rPr>
          <w:b/>
          <w:i/>
          <w:color w:val="000000"/>
          <w:sz w:val="22"/>
        </w:rPr>
        <w:t>W</w:t>
      </w:r>
      <w:proofErr w:type="gramStart"/>
      <w:r>
        <w:rPr>
          <w:b/>
          <w:i/>
          <w:color w:val="000000"/>
          <w:sz w:val="22"/>
          <w:vertAlign w:val="subscript"/>
        </w:rPr>
        <w:t>ист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м/с (3):</w:t>
      </w:r>
    </w:p>
    <w:p w14:paraId="6469E9A4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4 * B / (</w:t>
      </w:r>
      <w:proofErr w:type="spellStart"/>
      <w:r>
        <w:rPr>
          <w:b/>
          <w:i/>
          <w:color w:val="000000"/>
        </w:rPr>
        <w:t>pi</w:t>
      </w:r>
      <w:proofErr w:type="spellEnd"/>
      <w:r>
        <w:rPr>
          <w:b/>
          <w:i/>
          <w:color w:val="000000"/>
        </w:rPr>
        <w:t xml:space="preserve"> * d</w:t>
      </w:r>
      <w:r>
        <w:rPr>
          <w:b/>
          <w:i/>
          <w:color w:val="000000"/>
          <w:vertAlign w:val="superscript"/>
        </w:rPr>
        <w:t>2</w:t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4 * 0.078125 / (3.141592654 * 0.168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) = </w:t>
      </w:r>
      <w:r>
        <w:rPr>
          <w:rFonts w:ascii="Arial" w:hAnsi="Arial" w:cs="Arial"/>
          <w:b/>
          <w:color w:val="000000"/>
        </w:rPr>
        <w:t>3.524370728</w:t>
      </w:r>
    </w:p>
    <w:p w14:paraId="4E352C91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Массовый расход </w:t>
      </w:r>
      <w:r>
        <w:rPr>
          <w:b/>
          <w:i/>
          <w:color w:val="000000"/>
          <w:sz w:val="22"/>
        </w:rPr>
        <w:t>G</w:t>
      </w:r>
      <w:r>
        <w:rPr>
          <w:rFonts w:ascii="Courier New" w:hAnsi="Courier New" w:cs="Courier New"/>
          <w:color w:val="000000"/>
          <w:sz w:val="22"/>
        </w:rPr>
        <w:t>, г/с (2):</w:t>
      </w:r>
    </w:p>
    <w:p w14:paraId="68FB9768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1000 * B * </w:t>
      </w:r>
      <w:proofErr w:type="spellStart"/>
      <w:r>
        <w:rPr>
          <w:b/>
          <w:i/>
          <w:color w:val="000000"/>
        </w:rPr>
        <w:t>R</w:t>
      </w:r>
      <w:r>
        <w:rPr>
          <w:b/>
          <w:i/>
          <w:color w:val="000000"/>
          <w:vertAlign w:val="subscript"/>
        </w:rPr>
        <w:t>о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1000 * 0.078125 * 0.9643 = </w:t>
      </w:r>
      <w:r>
        <w:rPr>
          <w:rFonts w:ascii="Arial" w:hAnsi="Arial" w:cs="Arial"/>
          <w:b/>
          <w:color w:val="000000"/>
        </w:rPr>
        <w:t>75.3359375</w:t>
      </w:r>
    </w:p>
    <w:p w14:paraId="16EC5DBB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Проверка условия </w:t>
      </w:r>
      <w:proofErr w:type="spellStart"/>
      <w:r>
        <w:rPr>
          <w:rFonts w:ascii="Courier New" w:hAnsi="Courier New" w:cs="Courier New"/>
          <w:color w:val="000000"/>
          <w:sz w:val="22"/>
        </w:rPr>
        <w:t>бессажевого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горения, т.к.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ист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/</w:t>
      </w:r>
      <w:proofErr w:type="spellStart"/>
      <w:r>
        <w:rPr>
          <w:b/>
          <w:i/>
          <w:color w:val="000000"/>
          <w:sz w:val="22"/>
        </w:rPr>
        <w:t>W</w:t>
      </w:r>
      <w:proofErr w:type="gramStart"/>
      <w:r>
        <w:rPr>
          <w:b/>
          <w:i/>
          <w:color w:val="000000"/>
          <w:sz w:val="22"/>
          <w:vertAlign w:val="subscript"/>
        </w:rPr>
        <w:t>зв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=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0.009830627 &lt; 0.2 , горение сажевое.</w:t>
      </w:r>
    </w:p>
    <w:p w14:paraId="04D48676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683700D5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2.РАСЧЕТ МОЩНОСТИ ВЫБРОСОВ ЗАГРЯЗНЯЮЩИХ ВЕЩЕСТВ</w:t>
      </w:r>
    </w:p>
    <w:p w14:paraId="2127CC6A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0ED9BA9B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Полнота сгорания углеводородной смеси </w:t>
      </w:r>
      <w:r>
        <w:rPr>
          <w:b/>
          <w:i/>
          <w:color w:val="000000"/>
          <w:sz w:val="22"/>
        </w:rPr>
        <w:t>n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0.9984</w:t>
      </w:r>
    </w:p>
    <w:p w14:paraId="51D87358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Массовое содержание углерода </w:t>
      </w:r>
      <w:r>
        <w:rPr>
          <w:b/>
          <w:i/>
          <w:color w:val="000000"/>
          <w:sz w:val="22"/>
        </w:rPr>
        <w:t>[C]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% (прил.3,(8)):</w:t>
      </w:r>
    </w:p>
    <w:p w14:paraId="77CDE928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[C]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 xml:space="preserve">100 * 12 *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>;\s\up12</w:instrText>
      </w:r>
      <w:proofErr w:type="gramStart"/>
      <w:r>
        <w:rPr>
          <w:b/>
          <w:i/>
          <w:color w:val="000000"/>
          <w:lang w:val="en-US"/>
        </w:rPr>
        <w:instrText>( N</w:instrText>
      </w:r>
      <w:proofErr w:type="gramEnd"/>
      <w:r>
        <w:rPr>
          <w:b/>
          <w:i/>
          <w:color w:val="000000"/>
          <w:lang w:val="en-US"/>
        </w:rPr>
        <w:instrText xml:space="preserve">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* [</w:t>
      </w:r>
      <w:proofErr w:type="spellStart"/>
      <w:r>
        <w:rPr>
          <w:b/>
          <w:i/>
          <w:color w:val="000000"/>
          <w:lang w:val="en-US"/>
        </w:rPr>
        <w:t>i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>) / ((100-[</w:t>
      </w:r>
      <w:r>
        <w:rPr>
          <w:b/>
          <w:i/>
          <w:color w:val="000000"/>
        </w:rPr>
        <w:t>нег</w:t>
      </w:r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) * M) = </w:t>
      </w:r>
      <w:r>
        <w:rPr>
          <w:b/>
          <w:color w:val="000000"/>
          <w:lang w:val="en-US"/>
        </w:rPr>
        <w:t xml:space="preserve">100 * 12 *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* [</w:t>
      </w:r>
      <w:proofErr w:type="spellStart"/>
      <w:r>
        <w:rPr>
          <w:b/>
          <w:color w:val="000000"/>
          <w:lang w:val="en-US"/>
        </w:rPr>
        <w:t>i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) / ((100-0) * 21.8549348) = </w:t>
      </w:r>
      <w:r>
        <w:rPr>
          <w:rFonts w:ascii="Arial" w:hAnsi="Arial" w:cs="Arial"/>
          <w:b/>
          <w:color w:val="000000"/>
          <w:lang w:val="en-US"/>
        </w:rPr>
        <w:t>69.28598158</w:t>
      </w:r>
    </w:p>
    <w:p w14:paraId="31769CD7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proofErr w:type="gramStart"/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число атомов углерода;</w:t>
      </w:r>
    </w:p>
    <w:p w14:paraId="2E6BC0F1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[нег]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общее содержание негорючих примесей, %: </w:t>
      </w:r>
      <w:r>
        <w:rPr>
          <w:rFonts w:ascii="Arial" w:hAnsi="Arial" w:cs="Arial"/>
          <w:b/>
          <w:color w:val="000000"/>
        </w:rPr>
        <w:t>2;</w:t>
      </w:r>
    </w:p>
    <w:p w14:paraId="76D5B969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величиной </w:t>
      </w:r>
      <w:r>
        <w:rPr>
          <w:b/>
          <w:i/>
          <w:color w:val="000000"/>
          <w:sz w:val="22"/>
        </w:rPr>
        <w:t>[нег]</w:t>
      </w:r>
      <w:proofErr w:type="gramStart"/>
      <w:r>
        <w:rPr>
          <w:b/>
          <w:i/>
          <w:color w:val="000000"/>
          <w:sz w:val="22"/>
          <w:vertAlign w:val="subscript"/>
        </w:rPr>
        <w:t>о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можно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пренебречь, т.к. ее значение не превышает 3%;</w:t>
      </w:r>
    </w:p>
    <w:p w14:paraId="0036E583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Расчет мощности выброса метана, оксида углерода, оксидов азота, сажи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г/с: (1)</w:t>
      </w:r>
    </w:p>
    <w:p w14:paraId="550F8983" w14:textId="77777777" w:rsidR="00FE686E" w:rsidRDefault="00FE686E" w:rsidP="00FE686E">
      <w:pPr>
        <w:rPr>
          <w:b/>
          <w:i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УВ</w:t>
      </w:r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G</w:t>
      </w:r>
    </w:p>
    <w:p w14:paraId="501B45E6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r>
        <w:rPr>
          <w:b/>
          <w:i/>
          <w:color w:val="000000"/>
          <w:sz w:val="22"/>
        </w:rPr>
        <w:t>УВ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удельные выбросы вредных веществ, г/г;</w:t>
      </w:r>
    </w:p>
    <w:p w14:paraId="41557294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0619726F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0.8, 0.13 - коэффициенты трансформации оксидов азота в атмосфере ([2</w:t>
      </w:r>
      <w:proofErr w:type="gramStart"/>
      <w:r>
        <w:rPr>
          <w:rFonts w:ascii="Courier New" w:hAnsi="Courier New" w:cs="Courier New"/>
          <w:color w:val="000000"/>
          <w:sz w:val="22"/>
        </w:rPr>
        <w:t>],п.</w:t>
      </w:r>
      <w:proofErr w:type="gramEnd"/>
      <w:r>
        <w:rPr>
          <w:rFonts w:ascii="Courier New" w:hAnsi="Courier New" w:cs="Courier New"/>
          <w:color w:val="000000"/>
          <w:sz w:val="22"/>
        </w:rPr>
        <w:t>2.2.4)</w:t>
      </w:r>
    </w:p>
    <w:p w14:paraId="1947B78F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339"/>
        <w:gridCol w:w="1602"/>
        <w:gridCol w:w="1736"/>
      </w:tblGrid>
      <w:tr w:rsidR="00FE686E" w14:paraId="324EBBF9" w14:textId="77777777" w:rsidTr="00FE686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BB5E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FDDB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AC60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УВ г/г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557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M г/с</w:t>
            </w:r>
          </w:p>
        </w:tc>
      </w:tr>
      <w:tr w:rsidR="00FE686E" w14:paraId="35D7FB2B" w14:textId="77777777" w:rsidTr="00FE686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127B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B60E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E17F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97A1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1.50671875</w:t>
            </w:r>
          </w:p>
        </w:tc>
      </w:tr>
      <w:tr w:rsidR="00FE686E" w14:paraId="5BA81F85" w14:textId="77777777" w:rsidTr="00FE686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67E1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F29D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3CA3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0.8*0.003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D9F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0.1808063</w:t>
            </w:r>
          </w:p>
        </w:tc>
      </w:tr>
      <w:tr w:rsidR="00FE686E" w14:paraId="5BD31A64" w14:textId="77777777" w:rsidTr="00FE686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2B73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B778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1E28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0.13*0.003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BAC6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0.0293810</w:t>
            </w:r>
          </w:p>
        </w:tc>
      </w:tr>
      <w:tr w:rsidR="00FE686E" w14:paraId="7821A7FA" w14:textId="77777777" w:rsidTr="00FE686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4DB6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21B8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 (727*)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918B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0.0005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6B85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0.037667969</w:t>
            </w:r>
          </w:p>
        </w:tc>
      </w:tr>
      <w:tr w:rsidR="00FE686E" w14:paraId="30264536" w14:textId="77777777" w:rsidTr="00FE686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9C8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E027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17C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894E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0.150671875</w:t>
            </w:r>
          </w:p>
        </w:tc>
      </w:tr>
    </w:tbl>
    <w:p w14:paraId="4739F438" w14:textId="77777777" w:rsidR="00FE686E" w:rsidRDefault="00FE686E" w:rsidP="00FE686E">
      <w:pPr>
        <w:rPr>
          <w:color w:val="000000"/>
          <w:sz w:val="22"/>
        </w:rPr>
      </w:pPr>
    </w:p>
    <w:p w14:paraId="155AECC0" w14:textId="77777777" w:rsidR="00FE686E" w:rsidRDefault="00FE686E" w:rsidP="00FE686E">
      <w:pPr>
        <w:rPr>
          <w:color w:val="000000"/>
          <w:sz w:val="22"/>
        </w:rPr>
      </w:pPr>
    </w:p>
    <w:p w14:paraId="5C39448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диоксида углерода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co</w:t>
      </w:r>
      <w:proofErr w:type="gramStart"/>
      <w:r>
        <w:rPr>
          <w:b/>
          <w:i/>
          <w:color w:val="000000"/>
          <w:sz w:val="22"/>
          <w:vertAlign w:val="subscript"/>
        </w:rPr>
        <w:t>2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 (6):</w:t>
      </w:r>
    </w:p>
    <w:p w14:paraId="1C06295D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M</w:t>
      </w:r>
      <w:r>
        <w:rPr>
          <w:b/>
          <w:i/>
          <w:color w:val="000000"/>
          <w:sz w:val="22"/>
          <w:vertAlign w:val="subscript"/>
          <w:lang w:val="en-US"/>
        </w:rPr>
        <w:t>co2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0.01 * G * (3.67 * n * [C]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+ [</w:t>
      </w:r>
      <w:proofErr w:type="gramStart"/>
      <w:r>
        <w:rPr>
          <w:b/>
          <w:i/>
          <w:color w:val="000000"/>
          <w:lang w:val="en-US"/>
        </w:rPr>
        <w:t>CO2]</w:t>
      </w:r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lang w:val="en-US"/>
        </w:rPr>
        <w:t>)-M</w:t>
      </w:r>
      <w:r>
        <w:rPr>
          <w:b/>
          <w:i/>
          <w:color w:val="000000"/>
          <w:vertAlign w:val="subscript"/>
          <w:lang w:val="en-US"/>
        </w:rPr>
        <w:t>co</w:t>
      </w:r>
      <w:r>
        <w:rPr>
          <w:b/>
          <w:i/>
          <w:color w:val="000000"/>
          <w:lang w:val="en-US"/>
        </w:rPr>
        <w:t>-M</w:t>
      </w:r>
      <w:r>
        <w:rPr>
          <w:b/>
          <w:i/>
          <w:color w:val="000000"/>
          <w:vertAlign w:val="subscript"/>
          <w:lang w:val="en-US"/>
        </w:rPr>
        <w:t>ch4</w:t>
      </w:r>
      <w:r>
        <w:rPr>
          <w:b/>
          <w:i/>
          <w:color w:val="000000"/>
          <w:lang w:val="en-US"/>
        </w:rPr>
        <w:t>-M</w:t>
      </w:r>
      <w:r>
        <w:rPr>
          <w:b/>
          <w:i/>
          <w:color w:val="000000"/>
          <w:vertAlign w:val="subscript"/>
          <w:lang w:val="en-US"/>
        </w:rPr>
        <w:t>c</w:t>
      </w:r>
      <w:r>
        <w:rPr>
          <w:b/>
          <w:i/>
          <w:color w:val="000000"/>
          <w:lang w:val="en-US"/>
        </w:rPr>
        <w:t xml:space="preserve"> = </w:t>
      </w:r>
      <w:r>
        <w:rPr>
          <w:b/>
          <w:color w:val="000000"/>
          <w:lang w:val="en-US"/>
        </w:rPr>
        <w:t xml:space="preserve">0.01 * 75.3359375 * (3.67 * 0.9984000 * 69.2859816 + 2.6293000)-1.5067188-0.0376680-0.1506719 = </w:t>
      </w:r>
      <w:r>
        <w:rPr>
          <w:rFonts w:ascii="Arial" w:hAnsi="Arial" w:cs="Arial"/>
          <w:b/>
          <w:color w:val="000000"/>
          <w:lang w:val="en-US"/>
        </w:rPr>
        <w:t>191.5431317</w:t>
      </w:r>
    </w:p>
    <w:p w14:paraId="336D8B1C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[</w:t>
      </w:r>
      <w:proofErr w:type="gramStart"/>
      <w:r>
        <w:rPr>
          <w:b/>
          <w:i/>
          <w:color w:val="000000"/>
          <w:sz w:val="22"/>
        </w:rPr>
        <w:t>CO2]</w:t>
      </w:r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 массовое содержание диоксида углерода, %;</w:t>
      </w:r>
    </w:p>
    <w:p w14:paraId="0C7E7F1A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 мощность выброса оксида углерода, г/с;</w:t>
      </w:r>
    </w:p>
    <w:p w14:paraId="6BDEB85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ch</w:t>
      </w:r>
      <w:proofErr w:type="gramStart"/>
      <w:r>
        <w:rPr>
          <w:b/>
          <w:i/>
          <w:color w:val="000000"/>
          <w:sz w:val="22"/>
          <w:vertAlign w:val="subscript"/>
        </w:rPr>
        <w:t>4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мощность выброса метана, г/с;</w:t>
      </w:r>
    </w:p>
    <w:p w14:paraId="5A52249D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c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мощность выброса сажи, г/с;</w:t>
      </w:r>
    </w:p>
    <w:p w14:paraId="1C537A9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Массовое содержание серы </w:t>
      </w:r>
      <w:r>
        <w:rPr>
          <w:b/>
          <w:i/>
          <w:color w:val="000000"/>
          <w:sz w:val="22"/>
        </w:rPr>
        <w:t>[S]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%:</w:t>
      </w:r>
    </w:p>
    <w:p w14:paraId="4991FD38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[S]</w:t>
      </w:r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>;\s\up12</w:instrText>
      </w:r>
      <w:proofErr w:type="gramStart"/>
      <w:r>
        <w:rPr>
          <w:b/>
          <w:i/>
          <w:color w:val="000000"/>
          <w:lang w:val="en-US"/>
        </w:rPr>
        <w:instrText>( N</w:instrText>
      </w:r>
      <w:proofErr w:type="gramEnd"/>
      <w:r>
        <w:rPr>
          <w:b/>
          <w:i/>
          <w:color w:val="000000"/>
          <w:lang w:val="en-US"/>
        </w:rPr>
        <w:instrText xml:space="preserve">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([</w:t>
      </w:r>
      <w:proofErr w:type="spellStart"/>
      <w:r>
        <w:rPr>
          <w:b/>
          <w:i/>
          <w:color w:val="000000"/>
          <w:lang w:val="en-US"/>
        </w:rPr>
        <w:t>i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* A</w:t>
      </w:r>
      <w:r>
        <w:rPr>
          <w:b/>
          <w:i/>
          <w:color w:val="000000"/>
          <w:vertAlign w:val="subscript"/>
          <w:lang w:val="en-US"/>
        </w:rPr>
        <w:t>s</w:t>
      </w:r>
      <w:r>
        <w:rPr>
          <w:b/>
          <w:i/>
          <w:color w:val="000000"/>
          <w:lang w:val="en-US"/>
        </w:rPr>
        <w:t xml:space="preserve"> * 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/ </w:t>
      </w:r>
      <w:proofErr w:type="spellStart"/>
      <w:r>
        <w:rPr>
          <w:b/>
          <w:i/>
          <w:color w:val="000000"/>
          <w:lang w:val="en-US"/>
        </w:rPr>
        <w:t>M</w:t>
      </w:r>
      <w:r>
        <w:rPr>
          <w:b/>
          <w:i/>
          <w:color w:val="000000"/>
          <w:vertAlign w:val="subscript"/>
          <w:lang w:val="en-US"/>
        </w:rPr>
        <w:t>s</w:t>
      </w:r>
      <w:proofErr w:type="spellEnd"/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([</w:t>
      </w:r>
      <w:proofErr w:type="spellStart"/>
      <w:r>
        <w:rPr>
          <w:b/>
          <w:color w:val="000000"/>
          <w:lang w:val="en-US"/>
        </w:rPr>
        <w:t>i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м</w:t>
      </w:r>
      <w:r>
        <w:rPr>
          <w:b/>
          <w:color w:val="000000"/>
          <w:lang w:val="en-US"/>
        </w:rPr>
        <w:t xml:space="preserve"> * 32.064 * 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/ </w:t>
      </w:r>
      <w:proofErr w:type="spellStart"/>
      <w:r>
        <w:rPr>
          <w:b/>
          <w:color w:val="000000"/>
          <w:lang w:val="en-US"/>
        </w:rPr>
        <w:t>M</w:t>
      </w:r>
      <w:r>
        <w:rPr>
          <w:b/>
          <w:color w:val="000000"/>
          <w:vertAlign w:val="subscript"/>
          <w:lang w:val="en-US"/>
        </w:rPr>
        <w:t>s</w:t>
      </w:r>
      <w:proofErr w:type="spellEnd"/>
      <w:r>
        <w:rPr>
          <w:b/>
          <w:color w:val="000000"/>
          <w:lang w:val="en-US"/>
        </w:rPr>
        <w:t xml:space="preserve">) = </w:t>
      </w:r>
      <w:r>
        <w:rPr>
          <w:rFonts w:ascii="Arial" w:hAnsi="Arial" w:cs="Arial"/>
          <w:b/>
          <w:color w:val="000000"/>
          <w:lang w:val="en-US"/>
        </w:rPr>
        <w:t>0.001524009</w:t>
      </w:r>
    </w:p>
    <w:p w14:paraId="00AC207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A</w:t>
      </w:r>
      <w:r>
        <w:rPr>
          <w:b/>
          <w:i/>
          <w:color w:val="000000"/>
          <w:sz w:val="22"/>
          <w:vertAlign w:val="subscript"/>
        </w:rPr>
        <w:t>s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атомная масса серы;</w:t>
      </w:r>
    </w:p>
    <w:p w14:paraId="6665536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количество атомов серы;</w:t>
      </w:r>
    </w:p>
    <w:p w14:paraId="583CC99E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  - </w:t>
      </w:r>
      <w:proofErr w:type="gramStart"/>
      <w:r>
        <w:rPr>
          <w:rFonts w:ascii="Courier New" w:hAnsi="Courier New" w:cs="Courier New"/>
          <w:color w:val="000000"/>
          <w:sz w:val="22"/>
        </w:rPr>
        <w:t>молярная масса составляющей смеси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содержащая атомы серы;</w:t>
      </w:r>
    </w:p>
    <w:p w14:paraId="2F0F90BC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    </w:t>
      </w:r>
      <w:r>
        <w:rPr>
          <w:b/>
          <w:i/>
          <w:color w:val="000000"/>
          <w:sz w:val="22"/>
        </w:rPr>
        <w:t>[i]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массовые единицы составляющих смеси, %;</w:t>
      </w:r>
    </w:p>
    <w:p w14:paraId="03304A14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диоксида серы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so</w:t>
      </w:r>
      <w:proofErr w:type="gramStart"/>
      <w:r>
        <w:rPr>
          <w:b/>
          <w:i/>
          <w:color w:val="000000"/>
          <w:sz w:val="22"/>
          <w:vertAlign w:val="subscript"/>
        </w:rPr>
        <w:t>2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 (7):</w:t>
      </w:r>
    </w:p>
    <w:p w14:paraId="6E968335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so2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0.02 * [S]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</w:rPr>
        <w:t xml:space="preserve"> * G * n = </w:t>
      </w:r>
      <w:r>
        <w:rPr>
          <w:b/>
          <w:color w:val="000000"/>
        </w:rPr>
        <w:t xml:space="preserve">0.02 * 0.001524009 * 75.3359375 * 0.9984 = </w:t>
      </w:r>
      <w:r>
        <w:rPr>
          <w:rFonts w:ascii="Arial" w:hAnsi="Arial" w:cs="Arial"/>
          <w:b/>
          <w:color w:val="000000"/>
        </w:rPr>
        <w:t>0.002292578</w:t>
      </w:r>
    </w:p>
    <w:p w14:paraId="1F346CF6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Мощность выброса меркаптана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rsh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г/с (9):</w:t>
      </w:r>
    </w:p>
    <w:p w14:paraId="3944E8B8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  <w:proofErr w:type="spellStart"/>
      <w:r>
        <w:rPr>
          <w:b/>
          <w:i/>
          <w:color w:val="000000"/>
          <w:sz w:val="22"/>
          <w:lang w:val="en-US"/>
        </w:rPr>
        <w:t>M</w:t>
      </w:r>
      <w:r>
        <w:rPr>
          <w:b/>
          <w:i/>
          <w:color w:val="000000"/>
          <w:sz w:val="22"/>
          <w:vertAlign w:val="subscript"/>
          <w:lang w:val="en-US"/>
        </w:rPr>
        <w:t>rsh</w:t>
      </w:r>
      <w:proofErr w:type="spellEnd"/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0.01 * [RSH]</w:t>
      </w:r>
      <w:r>
        <w:rPr>
          <w:b/>
          <w:i/>
          <w:color w:val="000000"/>
          <w:vertAlign w:val="subscript"/>
        </w:rPr>
        <w:t>м</w:t>
      </w:r>
      <w:r>
        <w:rPr>
          <w:b/>
          <w:i/>
          <w:color w:val="000000"/>
          <w:lang w:val="en-US"/>
        </w:rPr>
        <w:t xml:space="preserve"> * G * (1-n) = </w:t>
      </w:r>
      <w:r>
        <w:rPr>
          <w:b/>
          <w:color w:val="000000"/>
          <w:lang w:val="en-US"/>
        </w:rPr>
        <w:t xml:space="preserve">0.01 * 0.00228145 * 75.3359375 * (1-0.9984) = </w:t>
      </w:r>
      <w:r>
        <w:rPr>
          <w:rFonts w:ascii="Arial" w:hAnsi="Arial" w:cs="Arial"/>
          <w:b/>
          <w:color w:val="000000"/>
          <w:lang w:val="en-US"/>
        </w:rPr>
        <w:t>0.00000275</w:t>
      </w:r>
    </w:p>
    <w:p w14:paraId="23A09C09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</w:p>
    <w:p w14:paraId="638EB9CB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3.РАСЧЕТ ТЕМПЕРАТУРЫ ВЫБРАСЫВАЕМОЙ ГАЗОВОЗДУШНОЙ СМЕСИ</w:t>
      </w:r>
    </w:p>
    <w:p w14:paraId="757A873F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78A3684E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Низшая теплота сгорания </w:t>
      </w:r>
      <w:proofErr w:type="spellStart"/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нг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ккал/м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: </w:t>
      </w:r>
      <w:r>
        <w:rPr>
          <w:rFonts w:ascii="Arial" w:hAnsi="Arial" w:cs="Arial"/>
          <w:b/>
          <w:color w:val="000000"/>
        </w:rPr>
        <w:t>9749.68</w:t>
      </w:r>
    </w:p>
    <w:p w14:paraId="2FE5723F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Доля энергии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теряемая за счет излучения </w:t>
      </w:r>
      <w:r>
        <w:rPr>
          <w:b/>
          <w:i/>
          <w:color w:val="000000"/>
          <w:sz w:val="22"/>
        </w:rPr>
        <w:t>E</w:t>
      </w:r>
      <w:r>
        <w:rPr>
          <w:rFonts w:ascii="Courier New" w:hAnsi="Courier New" w:cs="Courier New"/>
          <w:color w:val="000000"/>
          <w:sz w:val="22"/>
        </w:rPr>
        <w:t xml:space="preserve"> (11):</w:t>
      </w:r>
    </w:p>
    <w:p w14:paraId="105CA2BF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E = </w:t>
      </w:r>
      <w:r>
        <w:rPr>
          <w:b/>
          <w:i/>
          <w:color w:val="000000"/>
        </w:rPr>
        <w:t>0.048 * (M)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0.048 * (21.85493483)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0.224</w:t>
      </w:r>
    </w:p>
    <w:p w14:paraId="4CDC3448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Объемное содержание кислорода </w:t>
      </w:r>
      <w:r>
        <w:rPr>
          <w:b/>
          <w:i/>
          <w:color w:val="000000"/>
          <w:sz w:val="22"/>
        </w:rPr>
        <w:t>[O</w:t>
      </w:r>
      <w:proofErr w:type="gramStart"/>
      <w:r>
        <w:rPr>
          <w:b/>
          <w:i/>
          <w:color w:val="000000"/>
          <w:sz w:val="22"/>
        </w:rPr>
        <w:t>2]</w:t>
      </w:r>
      <w:r>
        <w:rPr>
          <w:b/>
          <w:i/>
          <w:color w:val="000000"/>
          <w:sz w:val="22"/>
          <w:vertAlign w:val="subscript"/>
        </w:rPr>
        <w:t>о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%:</w:t>
      </w:r>
    </w:p>
    <w:p w14:paraId="36CE7F28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[O</w:t>
      </w:r>
      <w:proofErr w:type="gramStart"/>
      <w:r>
        <w:rPr>
          <w:b/>
          <w:i/>
          <w:color w:val="000000"/>
          <w:sz w:val="22"/>
          <w:lang w:val="en-US"/>
        </w:rPr>
        <w:t>2]</w:t>
      </w:r>
      <w:r>
        <w:rPr>
          <w:b/>
          <w:i/>
          <w:color w:val="000000"/>
          <w:sz w:val="22"/>
          <w:vertAlign w:val="subscript"/>
        </w:rPr>
        <w:t>о</w:t>
      </w:r>
      <w:proofErr w:type="gramEnd"/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([</w:t>
      </w:r>
      <w:proofErr w:type="spellStart"/>
      <w:r>
        <w:rPr>
          <w:b/>
          <w:i/>
          <w:color w:val="000000"/>
          <w:lang w:val="en-US"/>
        </w:rPr>
        <w:t>i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 * </w:t>
      </w:r>
      <w:proofErr w:type="spellStart"/>
      <w:r>
        <w:rPr>
          <w:b/>
          <w:i/>
          <w:color w:val="000000"/>
          <w:lang w:val="en-US"/>
        </w:rPr>
        <w:t>A</w:t>
      </w:r>
      <w:r>
        <w:rPr>
          <w:b/>
          <w:i/>
          <w:color w:val="000000"/>
          <w:vertAlign w:val="subscript"/>
          <w:lang w:val="en-US"/>
        </w:rPr>
        <w:t>o</w:t>
      </w:r>
      <w:proofErr w:type="spellEnd"/>
      <w:r>
        <w:rPr>
          <w:b/>
          <w:i/>
          <w:color w:val="000000"/>
          <w:lang w:val="en-US"/>
        </w:rPr>
        <w:t xml:space="preserve"> * x</w:t>
      </w:r>
      <w:r>
        <w:rPr>
          <w:b/>
          <w:i/>
          <w:color w:val="000000"/>
          <w:vertAlign w:val="subscript"/>
          <w:lang w:val="en-US"/>
        </w:rPr>
        <w:t>i</w:t>
      </w:r>
      <w:r>
        <w:rPr>
          <w:b/>
          <w:i/>
          <w:color w:val="000000"/>
          <w:lang w:val="en-US"/>
        </w:rPr>
        <w:t xml:space="preserve"> / M</w:t>
      </w:r>
      <w:r>
        <w:rPr>
          <w:b/>
          <w:i/>
          <w:color w:val="000000"/>
          <w:vertAlign w:val="subscript"/>
          <w:lang w:val="en-US"/>
        </w:rPr>
        <w:t>o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([</w:t>
      </w:r>
      <w:proofErr w:type="spellStart"/>
      <w:r>
        <w:rPr>
          <w:b/>
          <w:color w:val="000000"/>
          <w:lang w:val="en-US"/>
        </w:rPr>
        <w:t>i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 * 16 * x</w:t>
      </w:r>
      <w:r>
        <w:rPr>
          <w:b/>
          <w:color w:val="000000"/>
          <w:vertAlign w:val="subscript"/>
          <w:lang w:val="en-US"/>
        </w:rPr>
        <w:t>i</w:t>
      </w:r>
      <w:r>
        <w:rPr>
          <w:b/>
          <w:color w:val="000000"/>
          <w:lang w:val="en-US"/>
        </w:rPr>
        <w:t xml:space="preserve"> / M</w:t>
      </w:r>
      <w:r>
        <w:rPr>
          <w:b/>
          <w:color w:val="000000"/>
          <w:vertAlign w:val="subscript"/>
          <w:lang w:val="en-US"/>
        </w:rPr>
        <w:t>o</w:t>
      </w:r>
      <w:r>
        <w:rPr>
          <w:b/>
          <w:color w:val="000000"/>
          <w:lang w:val="en-US"/>
        </w:rPr>
        <w:t xml:space="preserve">) = </w:t>
      </w:r>
      <w:r>
        <w:rPr>
          <w:rFonts w:ascii="Arial" w:hAnsi="Arial" w:cs="Arial"/>
          <w:b/>
          <w:color w:val="000000"/>
          <w:lang w:val="en-US"/>
        </w:rPr>
        <w:t>1.012011477</w:t>
      </w:r>
    </w:p>
    <w:p w14:paraId="2AF0E29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proofErr w:type="gramStart"/>
      <w:r>
        <w:rPr>
          <w:b/>
          <w:i/>
          <w:color w:val="000000"/>
          <w:sz w:val="22"/>
        </w:rPr>
        <w:t>A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атомная масса кислорода;</w:t>
      </w:r>
    </w:p>
    <w:p w14:paraId="7630C7FD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x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количество атомов кислорода;</w:t>
      </w:r>
    </w:p>
    <w:p w14:paraId="487523A7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proofErr w:type="spellStart"/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молярная масса составляющей смеси содержащая атомы кислорода;</w:t>
      </w:r>
    </w:p>
    <w:p w14:paraId="50E5A97D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Стехиометрическое количество воздуха для сжигания 1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углеводородной смеси и природного газа </w:t>
      </w:r>
      <w:proofErr w:type="spellStart"/>
      <w:proofErr w:type="gramStart"/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(13):</w:t>
      </w:r>
    </w:p>
    <w:p w14:paraId="15A408DD" w14:textId="77777777" w:rsidR="00FE686E" w:rsidRDefault="00FE686E" w:rsidP="00FE686E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>V</w:t>
      </w:r>
      <w:r>
        <w:rPr>
          <w:b/>
          <w:i/>
          <w:color w:val="000000"/>
          <w:sz w:val="22"/>
          <w:vertAlign w:val="subscript"/>
          <w:lang w:val="en-US"/>
        </w:rPr>
        <w:t>o</w:t>
      </w:r>
      <w:r>
        <w:rPr>
          <w:b/>
          <w:i/>
          <w:color w:val="000000"/>
          <w:sz w:val="22"/>
          <w:lang w:val="en-US"/>
        </w:rPr>
        <w:t xml:space="preserve"> = </w:t>
      </w:r>
      <w:r>
        <w:rPr>
          <w:b/>
          <w:i/>
          <w:color w:val="000000"/>
          <w:lang w:val="en-US"/>
        </w:rPr>
        <w:t>0.0476 * (1.5 * [H2</w:t>
      </w:r>
      <w:proofErr w:type="gramStart"/>
      <w:r>
        <w:rPr>
          <w:b/>
          <w:i/>
          <w:color w:val="000000"/>
          <w:lang w:val="en-US"/>
        </w:rPr>
        <w:t>S]</w:t>
      </w:r>
      <w:r>
        <w:rPr>
          <w:b/>
          <w:i/>
          <w:color w:val="000000"/>
          <w:vertAlign w:val="subscript"/>
        </w:rPr>
        <w:t>о</w:t>
      </w:r>
      <w:proofErr w:type="gramEnd"/>
      <w:r>
        <w:rPr>
          <w:b/>
          <w:i/>
          <w:color w:val="000000"/>
          <w:lang w:val="en-US"/>
        </w:rPr>
        <w:t xml:space="preserve"> + </w:t>
      </w:r>
      <w:r>
        <w:rPr>
          <w:b/>
          <w:i/>
          <w:color w:val="000000"/>
        </w:rPr>
        <w:fldChar w:fldCharType="begin"/>
      </w:r>
      <w:r>
        <w:rPr>
          <w:b/>
          <w:i/>
          <w:color w:val="000000"/>
          <w:lang w:val="en-US"/>
        </w:rPr>
        <w:instrText xml:space="preserve"> EQ \o\ac(\s\do12(i = 1);</w:instrText>
      </w:r>
      <w:r>
        <w:rPr>
          <w:b/>
          <w:i/>
          <w:color w:val="000000"/>
        </w:rPr>
        <w:sym w:font="Symbol" w:char="F0E5"/>
      </w:r>
      <w:r>
        <w:rPr>
          <w:b/>
          <w:i/>
          <w:color w:val="000000"/>
          <w:lang w:val="en-US"/>
        </w:rPr>
        <w:instrText xml:space="preserve">;\s\up12( N)) </w:instrText>
      </w:r>
      <w:r>
        <w:rPr>
          <w:b/>
          <w:i/>
          <w:color w:val="000000"/>
        </w:rPr>
        <w:fldChar w:fldCharType="end"/>
      </w:r>
      <w:r>
        <w:rPr>
          <w:b/>
          <w:i/>
          <w:color w:val="000000"/>
          <w:lang w:val="en-US"/>
        </w:rPr>
        <w:t>((x + y / 4) * [</w:t>
      </w:r>
      <w:proofErr w:type="spellStart"/>
      <w:r>
        <w:rPr>
          <w:b/>
          <w:i/>
          <w:color w:val="000000"/>
          <w:lang w:val="en-US"/>
        </w:rPr>
        <w:t>CxHy</w:t>
      </w:r>
      <w:proofErr w:type="spellEnd"/>
      <w:r>
        <w:rPr>
          <w:b/>
          <w:i/>
          <w:color w:val="000000"/>
          <w:lang w:val="en-US"/>
        </w:rPr>
        <w:t>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>)-[O2]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  <w:lang w:val="en-US"/>
        </w:rPr>
        <w:t xml:space="preserve">) = </w:t>
      </w:r>
      <w:r>
        <w:rPr>
          <w:b/>
          <w:color w:val="000000"/>
          <w:lang w:val="en-US"/>
        </w:rPr>
        <w:t xml:space="preserve">0.0476 * (1.5 * 0 + </w:t>
      </w:r>
      <w:r>
        <w:rPr>
          <w:b/>
          <w:color w:val="000000"/>
        </w:rPr>
        <w:fldChar w:fldCharType="begin"/>
      </w:r>
      <w:r>
        <w:rPr>
          <w:b/>
          <w:color w:val="000000"/>
          <w:lang w:val="en-US"/>
        </w:rPr>
        <w:instrText xml:space="preserve"> EQ \o\ac(\s\do12(i = 1);</w:instrText>
      </w:r>
      <w:r>
        <w:rPr>
          <w:b/>
          <w:color w:val="000000"/>
        </w:rPr>
        <w:sym w:font="Symbol" w:char="F0E5"/>
      </w:r>
      <w:r>
        <w:rPr>
          <w:b/>
          <w:color w:val="000000"/>
          <w:lang w:val="en-US"/>
        </w:rPr>
        <w:instrText xml:space="preserve">;\s\up12( N)) </w:instrText>
      </w:r>
      <w:r>
        <w:rPr>
          <w:b/>
          <w:color w:val="000000"/>
        </w:rPr>
        <w:fldChar w:fldCharType="end"/>
      </w:r>
      <w:r>
        <w:rPr>
          <w:b/>
          <w:color w:val="000000"/>
          <w:lang w:val="en-US"/>
        </w:rPr>
        <w:t>((x + y / 4) * [</w:t>
      </w:r>
      <w:proofErr w:type="spellStart"/>
      <w:r>
        <w:rPr>
          <w:b/>
          <w:color w:val="000000"/>
          <w:lang w:val="en-US"/>
        </w:rPr>
        <w:t>CxHy</w:t>
      </w:r>
      <w:proofErr w:type="spellEnd"/>
      <w:r>
        <w:rPr>
          <w:b/>
          <w:color w:val="000000"/>
          <w:lang w:val="en-US"/>
        </w:rPr>
        <w:t>]</w:t>
      </w:r>
      <w:r>
        <w:rPr>
          <w:b/>
          <w:color w:val="000000"/>
          <w:vertAlign w:val="subscript"/>
        </w:rPr>
        <w:t>о</w:t>
      </w:r>
      <w:r>
        <w:rPr>
          <w:b/>
          <w:color w:val="000000"/>
          <w:lang w:val="en-US"/>
        </w:rPr>
        <w:t xml:space="preserve">)-1.012011477) = </w:t>
      </w:r>
      <w:r>
        <w:rPr>
          <w:rFonts w:ascii="Arial" w:hAnsi="Arial" w:cs="Arial"/>
          <w:b/>
          <w:color w:val="000000"/>
          <w:lang w:val="en-US"/>
        </w:rPr>
        <w:t>10.99754889</w:t>
      </w:r>
    </w:p>
    <w:p w14:paraId="50F4C1B4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t>x</w:t>
      </w:r>
      <w:r>
        <w:rPr>
          <w:rFonts w:ascii="Courier New" w:hAnsi="Courier New" w:cs="Courier New"/>
          <w:color w:val="000000"/>
          <w:sz w:val="22"/>
        </w:rPr>
        <w:t xml:space="preserve"> - число атомов углерода;</w:t>
      </w:r>
    </w:p>
    <w:p w14:paraId="58B7F1CD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   </w:t>
      </w:r>
      <w:r>
        <w:rPr>
          <w:b/>
          <w:i/>
          <w:color w:val="000000"/>
          <w:sz w:val="22"/>
        </w:rPr>
        <w:t>y</w:t>
      </w:r>
      <w:r>
        <w:rPr>
          <w:rFonts w:ascii="Courier New" w:hAnsi="Courier New" w:cs="Courier New"/>
          <w:color w:val="000000"/>
          <w:sz w:val="22"/>
        </w:rPr>
        <w:t xml:space="preserve"> - число атомов водорода;</w:t>
      </w:r>
    </w:p>
    <w:p w14:paraId="23C43664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газовоздушной смеси, полученное при сжигании 1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углеводородной смеси и природного газа </w:t>
      </w:r>
      <w:proofErr w:type="spellStart"/>
      <w:r>
        <w:rPr>
          <w:b/>
          <w:i/>
          <w:color w:val="000000"/>
          <w:sz w:val="22"/>
        </w:rPr>
        <w:t>V</w:t>
      </w:r>
      <w:proofErr w:type="gramStart"/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 (12):</w:t>
      </w:r>
    </w:p>
    <w:p w14:paraId="396769E7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 + 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o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1 + 10.99754889 = </w:t>
      </w:r>
      <w:r>
        <w:rPr>
          <w:rFonts w:ascii="Arial" w:hAnsi="Arial" w:cs="Arial"/>
          <w:b/>
          <w:color w:val="000000"/>
        </w:rPr>
        <w:t>11.99754889</w:t>
      </w:r>
    </w:p>
    <w:p w14:paraId="4F569903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Предварительная теплоемкость газовоздушной смеси </w:t>
      </w:r>
      <w:proofErr w:type="spellStart"/>
      <w:r>
        <w:rPr>
          <w:b/>
          <w:i/>
          <w:color w:val="000000"/>
          <w:sz w:val="22"/>
        </w:rPr>
        <w:t>C</w:t>
      </w:r>
      <w:proofErr w:type="gramStart"/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ккал/(м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град.С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): </w:t>
      </w:r>
      <w:r>
        <w:rPr>
          <w:rFonts w:ascii="Arial" w:hAnsi="Arial" w:cs="Arial"/>
          <w:b/>
          <w:color w:val="000000"/>
        </w:rPr>
        <w:t>0.4</w:t>
      </w:r>
    </w:p>
    <w:p w14:paraId="4838D69D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Ориентировочное значение температуры горения </w:t>
      </w:r>
      <w:proofErr w:type="spellStart"/>
      <w:proofErr w:type="gram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град.С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(10): </w:t>
      </w:r>
    </w:p>
    <w:p w14:paraId="478E2CA9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Т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нг</w:t>
      </w:r>
      <w:proofErr w:type="spellEnd"/>
      <w:r>
        <w:rPr>
          <w:b/>
          <w:i/>
          <w:color w:val="000000"/>
        </w:rPr>
        <w:t xml:space="preserve"> * (1-E) * n) / (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C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 xml:space="preserve">20 + (9749.68 * (1-0.224) * 0.9984) / (11.99754889 * 0.4) = </w:t>
      </w:r>
      <w:r>
        <w:rPr>
          <w:rFonts w:ascii="Arial" w:hAnsi="Arial" w:cs="Arial"/>
          <w:b/>
          <w:color w:val="000000"/>
        </w:rPr>
        <w:t>1593.997852</w:t>
      </w:r>
    </w:p>
    <w:p w14:paraId="34543140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gramStart"/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температура смеси или газа, </w:t>
      </w:r>
      <w:proofErr w:type="spellStart"/>
      <w:r>
        <w:rPr>
          <w:rFonts w:ascii="Courier New" w:hAnsi="Courier New" w:cs="Courier New"/>
          <w:color w:val="000000"/>
          <w:sz w:val="22"/>
        </w:rPr>
        <w:t>град.C</w:t>
      </w:r>
      <w:proofErr w:type="spellEnd"/>
      <w:r>
        <w:rPr>
          <w:rFonts w:ascii="Courier New" w:hAnsi="Courier New" w:cs="Courier New"/>
          <w:color w:val="000000"/>
          <w:sz w:val="22"/>
        </w:rPr>
        <w:t>;</w:t>
      </w:r>
    </w:p>
    <w:p w14:paraId="1CF246A2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при условие, что </w:t>
      </w:r>
      <w:proofErr w:type="gramStart"/>
      <w:r>
        <w:rPr>
          <w:rFonts w:ascii="Courier New" w:hAnsi="Courier New" w:cs="Courier New"/>
          <w:color w:val="000000"/>
          <w:sz w:val="22"/>
        </w:rPr>
        <w:t>1500&lt; =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 T</w:t>
      </w:r>
      <w:r>
        <w:rPr>
          <w:b/>
          <w:i/>
          <w:color w:val="000000"/>
          <w:sz w:val="22"/>
          <w:vertAlign w:val="subscript"/>
        </w:rPr>
        <w:t>o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&lt;1800 , </w:t>
      </w:r>
      <w:proofErr w:type="spellStart"/>
      <w:r>
        <w:rPr>
          <w:b/>
          <w:i/>
          <w:color w:val="000000"/>
          <w:sz w:val="22"/>
        </w:rPr>
        <w:t>C</w:t>
      </w:r>
      <w:r>
        <w:rPr>
          <w:b/>
          <w:i/>
          <w:color w:val="000000"/>
          <w:sz w:val="22"/>
          <w:vertAlign w:val="subscript"/>
        </w:rPr>
        <w:t>пс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0.39</w:t>
      </w:r>
    </w:p>
    <w:p w14:paraId="158C7B49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Температура горения </w:t>
      </w:r>
      <w:proofErr w:type="spellStart"/>
      <w:proofErr w:type="gram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град.С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(10): </w:t>
      </w:r>
    </w:p>
    <w:p w14:paraId="49626F78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Т</w:t>
      </w:r>
      <w:r>
        <w:rPr>
          <w:b/>
          <w:i/>
          <w:color w:val="000000"/>
          <w:sz w:val="22"/>
          <w:vertAlign w:val="subscript"/>
        </w:rPr>
        <w:t>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Т</w:t>
      </w:r>
      <w:r>
        <w:rPr>
          <w:b/>
          <w:i/>
          <w:color w:val="000000"/>
          <w:vertAlign w:val="subscript"/>
        </w:rPr>
        <w:t>о</w:t>
      </w:r>
      <w:r>
        <w:rPr>
          <w:b/>
          <w:i/>
          <w:color w:val="000000"/>
        </w:rPr>
        <w:t xml:space="preserve"> + (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нг</w:t>
      </w:r>
      <w:proofErr w:type="spellEnd"/>
      <w:r>
        <w:rPr>
          <w:b/>
          <w:i/>
          <w:color w:val="000000"/>
        </w:rPr>
        <w:t xml:space="preserve"> * (1-E) * n) / (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C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 xml:space="preserve">20 + (9749.68 * (1-0.224) * 0.9984) / (11.99754889 * 0.39) = </w:t>
      </w:r>
      <w:r>
        <w:rPr>
          <w:rFonts w:ascii="Arial" w:hAnsi="Arial" w:cs="Arial"/>
          <w:b/>
          <w:color w:val="000000"/>
        </w:rPr>
        <w:t>1634.356772</w:t>
      </w:r>
    </w:p>
    <w:p w14:paraId="605B212A" w14:textId="77777777" w:rsidR="00FE686E" w:rsidRDefault="00FE686E" w:rsidP="00FE686E">
      <w:pPr>
        <w:rPr>
          <w:rFonts w:ascii="Arial" w:hAnsi="Arial" w:cs="Arial"/>
          <w:b/>
          <w:color w:val="000000"/>
        </w:rPr>
      </w:pPr>
    </w:p>
    <w:p w14:paraId="2314288B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4.РАСЧЕТ РАСХОДА ВЫБРАСЫВАЕМОЙ ГАЗОВОЗДУШНОЙ СМЕСИ</w:t>
      </w:r>
    </w:p>
    <w:p w14:paraId="57641FA1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371E5A1A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  <w:sz w:val="22"/>
        </w:rPr>
        <w:t>V</w:t>
      </w:r>
      <w:proofErr w:type="gramStart"/>
      <w:r>
        <w:rPr>
          <w:b/>
          <w:i/>
          <w:color w:val="000000"/>
          <w:sz w:val="22"/>
          <w:vertAlign w:val="subscript"/>
        </w:rPr>
        <w:t>1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 xml:space="preserve">/c (14): </w:t>
      </w:r>
    </w:p>
    <w:p w14:paraId="22735F87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V</w:t>
      </w:r>
      <w:r>
        <w:rPr>
          <w:b/>
          <w:i/>
          <w:color w:val="000000"/>
          <w:sz w:val="22"/>
          <w:vertAlign w:val="subscript"/>
        </w:rPr>
        <w:t>1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B * </w:t>
      </w:r>
      <w:proofErr w:type="spellStart"/>
      <w:r>
        <w:rPr>
          <w:b/>
          <w:i/>
          <w:color w:val="000000"/>
        </w:rPr>
        <w:t>V</w:t>
      </w:r>
      <w:r>
        <w:rPr>
          <w:b/>
          <w:i/>
          <w:color w:val="000000"/>
          <w:vertAlign w:val="subscript"/>
        </w:rPr>
        <w:t>пс</w:t>
      </w:r>
      <w:proofErr w:type="spellEnd"/>
      <w:r>
        <w:rPr>
          <w:b/>
          <w:i/>
          <w:color w:val="000000"/>
        </w:rPr>
        <w:t xml:space="preserve"> * (273 + </w:t>
      </w:r>
      <w:proofErr w:type="spellStart"/>
      <w:r>
        <w:rPr>
          <w:b/>
          <w:i/>
          <w:color w:val="000000"/>
        </w:rPr>
        <w:t>T</w:t>
      </w:r>
      <w:r>
        <w:rPr>
          <w:b/>
          <w:i/>
          <w:color w:val="000000"/>
          <w:vertAlign w:val="subscript"/>
        </w:rPr>
        <w:t>г</w:t>
      </w:r>
      <w:proofErr w:type="spellEnd"/>
      <w:r>
        <w:rPr>
          <w:b/>
          <w:i/>
          <w:color w:val="000000"/>
        </w:rPr>
        <w:t xml:space="preserve">) / 273 = </w:t>
      </w:r>
      <w:r>
        <w:rPr>
          <w:b/>
          <w:color w:val="000000"/>
        </w:rPr>
        <w:t xml:space="preserve">0.078125 * 11.99754889 * (273 + 1634.356772) / 273 = </w:t>
      </w:r>
      <w:r>
        <w:rPr>
          <w:rFonts w:ascii="Arial" w:hAnsi="Arial" w:cs="Arial"/>
          <w:b/>
          <w:color w:val="000000"/>
        </w:rPr>
        <w:t>6.548651021</w:t>
      </w:r>
    </w:p>
    <w:p w14:paraId="3F248DD8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Длина факела </w:t>
      </w:r>
      <w:proofErr w:type="spellStart"/>
      <w:r>
        <w:rPr>
          <w:b/>
          <w:i/>
          <w:color w:val="000000"/>
          <w:sz w:val="22"/>
        </w:rPr>
        <w:t>L</w:t>
      </w:r>
      <w:proofErr w:type="gramStart"/>
      <w:r>
        <w:rPr>
          <w:b/>
          <w:i/>
          <w:color w:val="000000"/>
          <w:sz w:val="22"/>
          <w:vertAlign w:val="subscript"/>
        </w:rPr>
        <w:t>фн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м:</w:t>
      </w:r>
    </w:p>
    <w:p w14:paraId="78625C1A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L</w:t>
      </w:r>
      <w:r>
        <w:rPr>
          <w:b/>
          <w:i/>
          <w:color w:val="000000"/>
          <w:sz w:val="22"/>
          <w:vertAlign w:val="subscript"/>
        </w:rPr>
        <w:t>фн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15 * d = </w:t>
      </w:r>
      <w:r>
        <w:rPr>
          <w:b/>
          <w:color w:val="000000"/>
        </w:rPr>
        <w:t xml:space="preserve">15 * 0.168 = </w:t>
      </w:r>
      <w:r>
        <w:rPr>
          <w:rFonts w:ascii="Arial" w:hAnsi="Arial" w:cs="Arial"/>
          <w:b/>
          <w:color w:val="000000"/>
        </w:rPr>
        <w:t>2.52</w:t>
      </w:r>
    </w:p>
    <w:p w14:paraId="707439F8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Высота источника выброса вредных веществ </w:t>
      </w:r>
      <w:r>
        <w:rPr>
          <w:b/>
          <w:i/>
          <w:color w:val="000000"/>
          <w:sz w:val="22"/>
        </w:rPr>
        <w:t>H</w:t>
      </w:r>
      <w:r>
        <w:rPr>
          <w:rFonts w:ascii="Courier New" w:hAnsi="Courier New" w:cs="Courier New"/>
          <w:color w:val="000000"/>
          <w:sz w:val="22"/>
        </w:rPr>
        <w:t>, м (16):</w:t>
      </w:r>
    </w:p>
    <w:p w14:paraId="35E0C7EB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 xml:space="preserve">H = </w:t>
      </w:r>
      <w:proofErr w:type="spellStart"/>
      <w:r>
        <w:rPr>
          <w:b/>
          <w:i/>
          <w:color w:val="000000"/>
        </w:rPr>
        <w:t>L</w:t>
      </w:r>
      <w:r>
        <w:rPr>
          <w:b/>
          <w:i/>
          <w:color w:val="000000"/>
          <w:vertAlign w:val="subscript"/>
        </w:rPr>
        <w:t>фн</w:t>
      </w:r>
      <w:proofErr w:type="spellEnd"/>
      <w:r>
        <w:rPr>
          <w:b/>
          <w:i/>
          <w:color w:val="000000"/>
        </w:rPr>
        <w:t xml:space="preserve"> + </w:t>
      </w:r>
      <w:proofErr w:type="spellStart"/>
      <w:r>
        <w:rPr>
          <w:b/>
          <w:i/>
          <w:color w:val="000000"/>
        </w:rPr>
        <w:t>h</w:t>
      </w:r>
      <w:r>
        <w:rPr>
          <w:b/>
          <w:i/>
          <w:color w:val="000000"/>
          <w:vertAlign w:val="subscript"/>
        </w:rPr>
        <w:t>в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 xml:space="preserve">2.52 + 10 = </w:t>
      </w:r>
      <w:r>
        <w:rPr>
          <w:rFonts w:ascii="Arial" w:hAnsi="Arial" w:cs="Arial"/>
          <w:b/>
          <w:color w:val="000000"/>
        </w:rPr>
        <w:t>12.52</w:t>
      </w:r>
    </w:p>
    <w:p w14:paraId="0B6260B6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proofErr w:type="spellStart"/>
      <w:r>
        <w:rPr>
          <w:b/>
          <w:i/>
          <w:color w:val="000000"/>
          <w:sz w:val="22"/>
        </w:rPr>
        <w:t>h</w:t>
      </w:r>
      <w:proofErr w:type="gramStart"/>
      <w:r>
        <w:rPr>
          <w:b/>
          <w:i/>
          <w:color w:val="000000"/>
          <w:sz w:val="22"/>
          <w:vertAlign w:val="subscript"/>
        </w:rPr>
        <w:t>в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 xml:space="preserve"> -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высота факельной установки от уровня земли, м;</w:t>
      </w:r>
    </w:p>
    <w:p w14:paraId="5824CD87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16EDA2B7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5.РАСЧЕТ СРЕДНЕЙ СКОРОСТИ ПОСТУПЛЕНИЯ В АТМОСФЕРУ ГАЗОВОЗДУШНОЙ СМЕСИ ИЗ ИСТОЧНИКА ВЫБРОСА (</w:t>
      </w:r>
      <w:proofErr w:type="spellStart"/>
      <w:r>
        <w:rPr>
          <w:rFonts w:ascii="Courier New" w:hAnsi="Courier New" w:cs="Courier New"/>
          <w:color w:val="000000"/>
          <w:sz w:val="22"/>
        </w:rPr>
        <w:t>W</w:t>
      </w:r>
      <w:r>
        <w:rPr>
          <w:rFonts w:ascii="Courier New" w:hAnsi="Courier New" w:cs="Courier New"/>
          <w:color w:val="000000"/>
          <w:sz w:val="22"/>
          <w:vertAlign w:val="subscript"/>
        </w:rPr>
        <w:t>o</w:t>
      </w:r>
      <w:proofErr w:type="spellEnd"/>
      <w:r>
        <w:rPr>
          <w:rFonts w:ascii="Courier New" w:hAnsi="Courier New" w:cs="Courier New"/>
          <w:color w:val="000000"/>
          <w:sz w:val="22"/>
        </w:rPr>
        <w:t>)</w:t>
      </w:r>
    </w:p>
    <w:p w14:paraId="358804D2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3E2DCAED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Диаметр факела </w:t>
      </w:r>
      <w:proofErr w:type="spellStart"/>
      <w:r>
        <w:rPr>
          <w:b/>
          <w:i/>
          <w:color w:val="000000"/>
          <w:sz w:val="22"/>
        </w:rPr>
        <w:t>D</w:t>
      </w:r>
      <w:proofErr w:type="gramStart"/>
      <w:r>
        <w:rPr>
          <w:b/>
          <w:i/>
          <w:color w:val="000000"/>
          <w:sz w:val="22"/>
          <w:vertAlign w:val="subscript"/>
        </w:rPr>
        <w:t>ф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 (29):</w:t>
      </w:r>
    </w:p>
    <w:p w14:paraId="7DCEA961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D</w:t>
      </w:r>
      <w:r>
        <w:rPr>
          <w:b/>
          <w:i/>
          <w:color w:val="000000"/>
          <w:sz w:val="22"/>
          <w:vertAlign w:val="subscript"/>
        </w:rPr>
        <w:t>ф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0.14 * </w:t>
      </w:r>
      <w:proofErr w:type="spellStart"/>
      <w:r>
        <w:rPr>
          <w:b/>
          <w:i/>
          <w:color w:val="000000"/>
        </w:rPr>
        <w:t>L</w:t>
      </w:r>
      <w:r>
        <w:rPr>
          <w:b/>
          <w:i/>
          <w:color w:val="000000"/>
          <w:vertAlign w:val="subscript"/>
        </w:rPr>
        <w:t>фн</w:t>
      </w:r>
      <w:proofErr w:type="spellEnd"/>
      <w:r>
        <w:rPr>
          <w:b/>
          <w:i/>
          <w:color w:val="000000"/>
        </w:rPr>
        <w:t xml:space="preserve"> + 0.49 * d = </w:t>
      </w:r>
      <w:r>
        <w:rPr>
          <w:b/>
          <w:color w:val="000000"/>
        </w:rPr>
        <w:t xml:space="preserve">0.14 * 2.52 + 0.49 * 0.168 = </w:t>
      </w:r>
      <w:r>
        <w:rPr>
          <w:rFonts w:ascii="Arial" w:hAnsi="Arial" w:cs="Arial"/>
          <w:b/>
          <w:color w:val="000000"/>
        </w:rPr>
        <w:t>0.43512</w:t>
      </w:r>
    </w:p>
    <w:p w14:paraId="7C44F2C8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Средняя скорость поступления в атмосферу газовоздушной смеси (</w:t>
      </w:r>
      <w:proofErr w:type="spellStart"/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)</w:t>
      </w:r>
      <w:proofErr w:type="gramEnd"/>
      <w:r>
        <w:rPr>
          <w:rFonts w:ascii="Courier New" w:hAnsi="Courier New" w:cs="Courier New"/>
          <w:color w:val="000000"/>
          <w:sz w:val="22"/>
        </w:rPr>
        <w:t>, (м/с):</w:t>
      </w:r>
    </w:p>
    <w:p w14:paraId="7C22EF4B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o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1.27 * V</w:t>
      </w:r>
      <w:r>
        <w:rPr>
          <w:b/>
          <w:i/>
          <w:color w:val="000000"/>
          <w:vertAlign w:val="subscript"/>
        </w:rPr>
        <w:t>1</w:t>
      </w:r>
      <w:r>
        <w:rPr>
          <w:b/>
          <w:i/>
          <w:color w:val="000000"/>
        </w:rPr>
        <w:t xml:space="preserve"> / D</w:t>
      </w:r>
      <w:r>
        <w:rPr>
          <w:b/>
          <w:i/>
          <w:color w:val="000000"/>
          <w:vertAlign w:val="subscript"/>
        </w:rPr>
        <w:t>ф</w:t>
      </w:r>
      <w:r>
        <w:rPr>
          <w:b/>
          <w:i/>
          <w:color w:val="000000"/>
          <w:vertAlign w:val="superscript"/>
        </w:rPr>
        <w:t>2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1.27 * 6.548651021 / 0.43512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43.92760006</w:t>
      </w:r>
    </w:p>
    <w:p w14:paraId="63430E33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6.РАСЧЕТ ВАЛОВЫХ ВЫБРОСОВ ЗАГРЯЗНЯЮЩИХ ВЕЩЕСТВ</w:t>
      </w:r>
    </w:p>
    <w:p w14:paraId="1E84A168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</w:p>
    <w:p w14:paraId="6130D551" w14:textId="77777777" w:rsidR="00FE686E" w:rsidRDefault="00FE686E" w:rsidP="00FE686E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i-ого вредного вещества рассчитывается по формуле </w:t>
      </w:r>
      <w:proofErr w:type="spellStart"/>
      <w:r>
        <w:rPr>
          <w:b/>
          <w:i/>
          <w:color w:val="000000"/>
          <w:sz w:val="22"/>
        </w:rPr>
        <w:t>П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т/год (30):</w:t>
      </w:r>
    </w:p>
    <w:p w14:paraId="297469A8" w14:textId="77777777" w:rsidR="00FE686E" w:rsidRDefault="00FE686E" w:rsidP="00FE686E">
      <w:pPr>
        <w:rPr>
          <w:b/>
          <w:i/>
          <w:color w:val="000000"/>
        </w:rPr>
      </w:pPr>
      <w:proofErr w:type="spellStart"/>
      <w:r>
        <w:rPr>
          <w:b/>
          <w:i/>
          <w:color w:val="000000"/>
          <w:sz w:val="22"/>
        </w:rPr>
        <w:t>П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0.0036 * </w:t>
      </w:r>
      <w:r>
        <w:rPr>
          <w:b/>
          <w:i/>
          <w:color w:val="000000"/>
        </w:rPr>
        <w:sym w:font="Symbol" w:char="F074"/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M</w:t>
      </w:r>
      <w:r>
        <w:rPr>
          <w:b/>
          <w:i/>
          <w:color w:val="000000"/>
          <w:vertAlign w:val="subscript"/>
        </w:rPr>
        <w:t>i</w:t>
      </w:r>
      <w:proofErr w:type="spellEnd"/>
    </w:p>
    <w:p w14:paraId="720614B7" w14:textId="77777777" w:rsidR="00FE686E" w:rsidRDefault="00FE686E" w:rsidP="00FE686E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где </w:t>
      </w:r>
      <w:r>
        <w:rPr>
          <w:b/>
          <w:i/>
          <w:color w:val="000000"/>
          <w:sz w:val="22"/>
        </w:rPr>
        <w:sym w:font="Symbol" w:char="F074"/>
      </w:r>
      <w:r>
        <w:rPr>
          <w:rFonts w:ascii="Courier New" w:hAnsi="Courier New" w:cs="Courier New"/>
          <w:color w:val="000000"/>
          <w:sz w:val="22"/>
        </w:rPr>
        <w:t xml:space="preserve"> - продолжительность работы факельной установки, ч/год: </w:t>
      </w:r>
      <w:r>
        <w:rPr>
          <w:rFonts w:ascii="Arial" w:hAnsi="Arial" w:cs="Arial"/>
          <w:b/>
          <w:color w:val="000000"/>
        </w:rPr>
        <w:t>4320;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"/>
        <w:gridCol w:w="5192"/>
        <w:gridCol w:w="1688"/>
        <w:gridCol w:w="1816"/>
      </w:tblGrid>
      <w:tr w:rsidR="00FE686E" w14:paraId="74004E74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A3A5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D1D2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6040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D7F" w14:textId="77777777" w:rsidR="00FE686E" w:rsidRDefault="00FE686E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E686E" w14:paraId="0E9D0171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8F1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D8AE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70F6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1.50671875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80FB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23.43249</w:t>
            </w:r>
          </w:p>
        </w:tc>
      </w:tr>
      <w:tr w:rsidR="00FE686E" w14:paraId="65B24180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00E0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6D62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4AE6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0.18080625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54F6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2.8118988</w:t>
            </w:r>
          </w:p>
        </w:tc>
      </w:tr>
      <w:tr w:rsidR="00FE686E" w14:paraId="5EDE1DA8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A711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94E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1CAB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0.029381016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B9F8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0.456933555</w:t>
            </w:r>
          </w:p>
        </w:tc>
      </w:tr>
      <w:tr w:rsidR="00FE686E" w14:paraId="47753A92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A994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3A54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Метан (727*)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7EC2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0.037667969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B4F0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0.58581225</w:t>
            </w:r>
          </w:p>
        </w:tc>
      </w:tr>
      <w:tr w:rsidR="00FE686E" w14:paraId="4566F174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D5A4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F648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EBD1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0.150671875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8B97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2.343249</w:t>
            </w:r>
          </w:p>
        </w:tc>
      </w:tr>
      <w:tr w:rsidR="00FE686E" w14:paraId="0A1B1717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C190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83A9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Сера диоксид (Ангидрид сернистый, </w:t>
            </w:r>
            <w:proofErr w:type="spellStart"/>
            <w:r>
              <w:rPr>
                <w:color w:val="000000"/>
                <w:sz w:val="22"/>
              </w:rPr>
              <w:t>Серни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B5C5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0.002292578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3C6E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0.035654178</w:t>
            </w:r>
          </w:p>
        </w:tc>
      </w:tr>
      <w:tr w:rsidR="00FE686E" w14:paraId="3A864C0A" w14:textId="77777777" w:rsidTr="00FE686E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79A3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1715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4977" w14:textId="77777777" w:rsidR="00FE686E" w:rsidRDefault="00FE686E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Меркаптаны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3F9B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0.00000275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145E" w14:textId="77777777" w:rsidR="00FE686E" w:rsidRDefault="00FE686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0.000042768</w:t>
            </w:r>
          </w:p>
        </w:tc>
      </w:tr>
    </w:tbl>
    <w:p w14:paraId="4D1FF911" w14:textId="77777777" w:rsidR="00FE686E" w:rsidRDefault="00FE686E" w:rsidP="00FE686E">
      <w:pPr>
        <w:rPr>
          <w:rFonts w:ascii="Courier New" w:hAnsi="Courier New" w:cs="Courier New"/>
          <w:sz w:val="22"/>
        </w:rPr>
      </w:pPr>
    </w:p>
    <w:p w14:paraId="5EA2EE6B" w14:textId="77777777" w:rsidR="00A37988" w:rsidRDefault="00A37988" w:rsidP="00901DDB">
      <w:pPr>
        <w:jc w:val="both"/>
        <w:rPr>
          <w:rFonts w:ascii="Courier New" w:hAnsi="Courier New" w:cs="Courier New"/>
          <w:b/>
          <w:i/>
        </w:rPr>
      </w:pPr>
    </w:p>
    <w:p w14:paraId="2BA178A2" w14:textId="77777777" w:rsidR="00A37988" w:rsidRDefault="00A37988" w:rsidP="00A3798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0104, Дыхательный клапан</w:t>
      </w:r>
    </w:p>
    <w:p w14:paraId="6C9D98B2" w14:textId="77777777" w:rsidR="00A37988" w:rsidRDefault="00A37988" w:rsidP="00A3798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0104 01, Резервуары хранения нефти V-50 м3</w:t>
      </w:r>
    </w:p>
    <w:p w14:paraId="74F7C731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A19D9B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3328386C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29095D67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14:paraId="67510DE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2B8F8727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Нефтепродукт, </w:t>
      </w:r>
      <w:r>
        <w:rPr>
          <w:b/>
          <w:i/>
          <w:color w:val="000000"/>
          <w:sz w:val="22"/>
        </w:rPr>
        <w:t xml:space="preserve">NP = </w:t>
      </w:r>
      <w:r>
        <w:rPr>
          <w:rFonts w:ascii="Arial" w:hAnsi="Arial" w:cs="Arial"/>
          <w:b/>
          <w:color w:val="000000"/>
        </w:rPr>
        <w:t>Сырая нефть</w:t>
      </w:r>
    </w:p>
    <w:p w14:paraId="3C409F0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1621FB22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5.4</w:t>
      </w:r>
    </w:p>
    <w:p w14:paraId="30ABF92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Средний удельный выброс в осенне-зимний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 = </w:t>
      </w:r>
      <w:r>
        <w:rPr>
          <w:rFonts w:ascii="Arial" w:hAnsi="Arial" w:cs="Arial"/>
          <w:b/>
          <w:color w:val="000000"/>
        </w:rPr>
        <w:t>4</w:t>
      </w:r>
    </w:p>
    <w:p w14:paraId="50832B8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2"/>
        </w:rPr>
        <w:t xml:space="preserve">BOZ = </w:t>
      </w:r>
      <w:r>
        <w:rPr>
          <w:rFonts w:ascii="Arial" w:hAnsi="Arial" w:cs="Arial"/>
          <w:b/>
          <w:color w:val="000000"/>
        </w:rPr>
        <w:t>2700</w:t>
      </w:r>
    </w:p>
    <w:p w14:paraId="5329E7BB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Средний удельный выброс в </w:t>
      </w:r>
      <w:proofErr w:type="spellStart"/>
      <w:r>
        <w:rPr>
          <w:rFonts w:ascii="Courier New" w:hAnsi="Courier New" w:cs="Courier New"/>
          <w:color w:val="000000"/>
          <w:sz w:val="22"/>
        </w:rPr>
        <w:t>веcенне</w:t>
      </w:r>
      <w:proofErr w:type="spellEnd"/>
      <w:r>
        <w:rPr>
          <w:rFonts w:ascii="Courier New" w:hAnsi="Courier New" w:cs="Courier New"/>
          <w:color w:val="000000"/>
          <w:sz w:val="22"/>
        </w:rPr>
        <w:t>-летний период, г/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YYY = </w:t>
      </w:r>
      <w:r>
        <w:rPr>
          <w:rFonts w:ascii="Arial" w:hAnsi="Arial" w:cs="Arial"/>
          <w:b/>
          <w:color w:val="000000"/>
        </w:rPr>
        <w:t>4</w:t>
      </w:r>
    </w:p>
    <w:p w14:paraId="09ABDD4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2"/>
        </w:rPr>
        <w:t xml:space="preserve">BVL = </w:t>
      </w:r>
      <w:r>
        <w:rPr>
          <w:rFonts w:ascii="Arial" w:hAnsi="Arial" w:cs="Arial"/>
          <w:b/>
          <w:color w:val="000000"/>
        </w:rPr>
        <w:t>2700</w:t>
      </w:r>
    </w:p>
    <w:p w14:paraId="2154DFA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2"/>
        </w:rPr>
        <w:t xml:space="preserve">VC = </w:t>
      </w:r>
      <w:r>
        <w:rPr>
          <w:rFonts w:ascii="Arial" w:hAnsi="Arial" w:cs="Arial"/>
          <w:b/>
          <w:color w:val="000000"/>
        </w:rPr>
        <w:t>40</w:t>
      </w:r>
    </w:p>
    <w:p w14:paraId="50151B54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12), </w:t>
      </w:r>
      <w:r>
        <w:rPr>
          <w:b/>
          <w:i/>
          <w:color w:val="000000"/>
          <w:sz w:val="22"/>
        </w:rPr>
        <w:t xml:space="preserve">KNP = </w:t>
      </w:r>
      <w:r>
        <w:rPr>
          <w:rFonts w:ascii="Arial" w:hAnsi="Arial" w:cs="Arial"/>
          <w:b/>
          <w:color w:val="000000"/>
        </w:rPr>
        <w:t>0.0043</w:t>
      </w:r>
    </w:p>
    <w:p w14:paraId="54C6438D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Режим эксплуатации: "мерник", ССВ - отсутствуют</w:t>
      </w:r>
    </w:p>
    <w:p w14:paraId="551A507D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>
        <w:rPr>
          <w:b/>
          <w:i/>
          <w:color w:val="000000"/>
          <w:sz w:val="22"/>
        </w:rPr>
        <w:t xml:space="preserve">VI = </w:t>
      </w:r>
      <w:r>
        <w:rPr>
          <w:rFonts w:ascii="Arial" w:hAnsi="Arial" w:cs="Arial"/>
          <w:b/>
          <w:color w:val="000000"/>
        </w:rPr>
        <w:t>50</w:t>
      </w:r>
    </w:p>
    <w:p w14:paraId="6D8EA433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>
        <w:rPr>
          <w:b/>
          <w:i/>
          <w:color w:val="000000"/>
          <w:sz w:val="22"/>
        </w:rPr>
        <w:t xml:space="preserve">NR = </w:t>
      </w:r>
      <w:r>
        <w:rPr>
          <w:rFonts w:ascii="Arial" w:hAnsi="Arial" w:cs="Arial"/>
          <w:b/>
          <w:color w:val="000000"/>
        </w:rPr>
        <w:t>1</w:t>
      </w:r>
    </w:p>
    <w:p w14:paraId="143E1BBC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2"/>
        </w:rPr>
        <w:t xml:space="preserve">KNR = </w:t>
      </w:r>
      <w:r>
        <w:rPr>
          <w:rFonts w:ascii="Arial" w:hAnsi="Arial" w:cs="Arial"/>
          <w:b/>
          <w:color w:val="000000"/>
        </w:rPr>
        <w:t>0</w:t>
      </w:r>
    </w:p>
    <w:p w14:paraId="2DBAC1A8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70A41302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Категория веществ: 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617A30C8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резервуаров: Наземный вертикальный</w:t>
      </w:r>
    </w:p>
    <w:p w14:paraId="27AE48A4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Kpmax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KPM = </w:t>
      </w:r>
      <w:r>
        <w:rPr>
          <w:rFonts w:ascii="Arial" w:hAnsi="Arial" w:cs="Arial"/>
          <w:b/>
          <w:color w:val="000000"/>
        </w:rPr>
        <w:t>0.9</w:t>
      </w:r>
    </w:p>
    <w:p w14:paraId="64258934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Kpsr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для этого типа </w:t>
      </w:r>
      <w:proofErr w:type="gramStart"/>
      <w:r>
        <w:rPr>
          <w:rFonts w:ascii="Courier New" w:hAnsi="Courier New" w:cs="Courier New"/>
          <w:color w:val="000000"/>
          <w:sz w:val="22"/>
        </w:rPr>
        <w:t>резервуаров(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8),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0.63</w:t>
      </w:r>
    </w:p>
    <w:p w14:paraId="0F0D70A0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выделяющихся паров нефтепродуктов</w:t>
      </w:r>
    </w:p>
    <w:p w14:paraId="11A670B6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при хранении в одном резервуаре данного типа, т/</w:t>
      </w:r>
      <w:proofErr w:type="gramStart"/>
      <w:r>
        <w:rPr>
          <w:rFonts w:ascii="Courier New" w:hAnsi="Courier New" w:cs="Courier New"/>
          <w:color w:val="000000"/>
          <w:sz w:val="22"/>
        </w:rPr>
        <w:t>год(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13), </w:t>
      </w:r>
      <w:r>
        <w:rPr>
          <w:b/>
          <w:i/>
          <w:color w:val="000000"/>
          <w:sz w:val="22"/>
        </w:rPr>
        <w:t xml:space="preserve">GHRI = </w:t>
      </w:r>
      <w:r>
        <w:rPr>
          <w:rFonts w:ascii="Arial" w:hAnsi="Arial" w:cs="Arial"/>
          <w:b/>
          <w:color w:val="000000"/>
        </w:rPr>
        <w:t>0.22</w:t>
      </w:r>
    </w:p>
    <w:p w14:paraId="393EADA4" w14:textId="77777777" w:rsidR="00A37988" w:rsidRDefault="00A37988" w:rsidP="00A37988">
      <w:pPr>
        <w:rPr>
          <w:rFonts w:ascii="Arial" w:hAnsi="Arial" w:cs="Arial"/>
          <w:b/>
          <w:color w:val="000000"/>
          <w:lang w:val="en-US"/>
        </w:rPr>
      </w:pPr>
      <w:r>
        <w:rPr>
          <w:b/>
          <w:i/>
          <w:color w:val="000000"/>
          <w:sz w:val="22"/>
          <w:lang w:val="en-US"/>
        </w:rPr>
        <w:t xml:space="preserve">GHR = </w:t>
      </w:r>
      <w:r>
        <w:rPr>
          <w:b/>
          <w:i/>
          <w:color w:val="000000"/>
          <w:lang w:val="en-US"/>
        </w:rPr>
        <w:t xml:space="preserve">GHR + GHRI · KNP · NR = </w:t>
      </w:r>
      <w:r>
        <w:rPr>
          <w:b/>
          <w:color w:val="000000"/>
          <w:lang w:val="en-US"/>
        </w:rPr>
        <w:t xml:space="preserve">0 + 0.22 · 0.0043 · 1 = </w:t>
      </w:r>
      <w:r>
        <w:rPr>
          <w:rFonts w:ascii="Arial" w:hAnsi="Arial" w:cs="Arial"/>
          <w:b/>
          <w:color w:val="000000"/>
          <w:lang w:val="en-US"/>
        </w:rPr>
        <w:t>0.000946</w:t>
      </w:r>
    </w:p>
    <w:p w14:paraId="349836E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KPSR = </w:t>
      </w:r>
      <w:r>
        <w:rPr>
          <w:rFonts w:ascii="Arial" w:hAnsi="Arial" w:cs="Arial"/>
          <w:b/>
          <w:color w:val="000000"/>
        </w:rPr>
        <w:t>0.63</w:t>
      </w:r>
    </w:p>
    <w:p w14:paraId="4E7F4350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</w:t>
      </w:r>
      <w:r>
        <w:rPr>
          <w:b/>
          <w:i/>
          <w:color w:val="000000"/>
          <w:sz w:val="22"/>
        </w:rPr>
        <w:t xml:space="preserve">KPMAX = </w:t>
      </w:r>
      <w:r>
        <w:rPr>
          <w:rFonts w:ascii="Arial" w:hAnsi="Arial" w:cs="Arial"/>
          <w:b/>
          <w:color w:val="000000"/>
        </w:rPr>
        <w:t>0.9</w:t>
      </w:r>
    </w:p>
    <w:p w14:paraId="03463686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>
        <w:rPr>
          <w:b/>
          <w:i/>
          <w:color w:val="000000"/>
          <w:sz w:val="22"/>
        </w:rPr>
        <w:t xml:space="preserve">V = </w:t>
      </w:r>
      <w:r>
        <w:rPr>
          <w:rFonts w:ascii="Arial" w:hAnsi="Arial" w:cs="Arial"/>
          <w:b/>
          <w:color w:val="000000"/>
        </w:rPr>
        <w:t>50</w:t>
      </w:r>
    </w:p>
    <w:p w14:paraId="37A659B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</w:t>
      </w:r>
      <w:proofErr w:type="spellStart"/>
      <w:r>
        <w:rPr>
          <w:rFonts w:ascii="Courier New" w:hAnsi="Courier New" w:cs="Courier New"/>
          <w:color w:val="000000"/>
          <w:sz w:val="22"/>
        </w:rPr>
        <w:t>Ghri</w:t>
      </w:r>
      <w:proofErr w:type="spellEnd"/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Knp</w:t>
      </w:r>
      <w:proofErr w:type="spellEnd"/>
      <w:r>
        <w:rPr>
          <w:rFonts w:ascii="Courier New" w:hAnsi="Courier New" w:cs="Courier New"/>
          <w:color w:val="000000"/>
          <w:sz w:val="22"/>
        </w:rPr>
        <w:t>*</w:t>
      </w:r>
      <w:proofErr w:type="spellStart"/>
      <w:r>
        <w:rPr>
          <w:rFonts w:ascii="Courier New" w:hAnsi="Courier New" w:cs="Courier New"/>
          <w:color w:val="000000"/>
          <w:sz w:val="22"/>
        </w:rPr>
        <w:t>Nr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GHR = </w:t>
      </w:r>
      <w:r>
        <w:rPr>
          <w:rFonts w:ascii="Arial" w:hAnsi="Arial" w:cs="Arial"/>
          <w:b/>
          <w:color w:val="000000"/>
        </w:rPr>
        <w:t>0.000946</w:t>
      </w:r>
    </w:p>
    <w:p w14:paraId="03CCB3AD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(6.2.1),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C · KPMAX · VC / 3600 = </w:t>
      </w:r>
      <w:r>
        <w:rPr>
          <w:b/>
          <w:color w:val="000000"/>
        </w:rPr>
        <w:t xml:space="preserve">5.4 · 0.9 · 40 / 3600 = </w:t>
      </w:r>
      <w:r>
        <w:rPr>
          <w:rFonts w:ascii="Arial" w:hAnsi="Arial" w:cs="Arial"/>
          <w:b/>
          <w:color w:val="000000"/>
        </w:rPr>
        <w:t>0.054</w:t>
      </w:r>
    </w:p>
    <w:p w14:paraId="5F15B76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Среднегодовые выбросы, т/год (6.2.2),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(YY · BOZ + YYY · BVL) · KPMAX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+ GHR = </w:t>
      </w:r>
      <w:r>
        <w:rPr>
          <w:b/>
          <w:color w:val="000000"/>
        </w:rPr>
        <w:t>(4 · 2700 + 4 · 2700) · 0.9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+ 0.000946 = </w:t>
      </w:r>
      <w:r>
        <w:rPr>
          <w:rFonts w:ascii="Arial" w:hAnsi="Arial" w:cs="Arial"/>
          <w:b/>
          <w:color w:val="000000"/>
        </w:rPr>
        <w:t>0.0204</w:t>
      </w:r>
    </w:p>
    <w:p w14:paraId="5F2AF104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0D6D228A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2ED2B3D1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64492ECB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669501BA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0.0204 / 100 = </w:t>
      </w:r>
      <w:r>
        <w:rPr>
          <w:rFonts w:ascii="Arial" w:hAnsi="Arial" w:cs="Arial"/>
          <w:b/>
          <w:color w:val="000000"/>
        </w:rPr>
        <w:t>0.01478</w:t>
      </w:r>
    </w:p>
    <w:p w14:paraId="7D70308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0.054 / 100 = </w:t>
      </w:r>
      <w:r>
        <w:rPr>
          <w:rFonts w:ascii="Arial" w:hAnsi="Arial" w:cs="Arial"/>
          <w:b/>
          <w:color w:val="000000"/>
        </w:rPr>
        <w:t>0.0391</w:t>
      </w:r>
    </w:p>
    <w:p w14:paraId="5403BEAE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2EB7063C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3E76EA4A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7306DF16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69A956C3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0.0204 / 100 = </w:t>
      </w:r>
      <w:r>
        <w:rPr>
          <w:rFonts w:ascii="Arial" w:hAnsi="Arial" w:cs="Arial"/>
          <w:b/>
          <w:color w:val="000000"/>
        </w:rPr>
        <w:t>0.00547</w:t>
      </w:r>
    </w:p>
    <w:p w14:paraId="207255C7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0.054 / 100 = </w:t>
      </w:r>
      <w:r>
        <w:rPr>
          <w:rFonts w:ascii="Arial" w:hAnsi="Arial" w:cs="Arial"/>
          <w:b/>
          <w:color w:val="000000"/>
        </w:rPr>
        <w:t>0.01447</w:t>
      </w:r>
    </w:p>
    <w:p w14:paraId="5D516C16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17AC7C0F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4F200CC9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1B9763D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19DE33BB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0.0204 / 100 = </w:t>
      </w:r>
      <w:r>
        <w:rPr>
          <w:rFonts w:ascii="Arial" w:hAnsi="Arial" w:cs="Arial"/>
          <w:b/>
          <w:color w:val="000000"/>
        </w:rPr>
        <w:t>0.0000714</w:t>
      </w:r>
    </w:p>
    <w:p w14:paraId="7C7353BD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0.054 / 100 = </w:t>
      </w:r>
      <w:r>
        <w:rPr>
          <w:rFonts w:ascii="Arial" w:hAnsi="Arial" w:cs="Arial"/>
          <w:b/>
          <w:color w:val="000000"/>
        </w:rPr>
        <w:t>0.000189</w:t>
      </w:r>
    </w:p>
    <w:p w14:paraId="6F606C73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612D5C1B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4335A0B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6112107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0D0F89F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0.0204 / 100 = </w:t>
      </w:r>
      <w:r>
        <w:rPr>
          <w:rFonts w:ascii="Arial" w:hAnsi="Arial" w:cs="Arial"/>
          <w:b/>
          <w:color w:val="000000"/>
        </w:rPr>
        <w:t>0.0000449</w:t>
      </w:r>
    </w:p>
    <w:p w14:paraId="282C9A8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0.054 / 100 = </w:t>
      </w:r>
      <w:r>
        <w:rPr>
          <w:rFonts w:ascii="Arial" w:hAnsi="Arial" w:cs="Arial"/>
          <w:b/>
          <w:color w:val="000000"/>
        </w:rPr>
        <w:t>0.0001188</w:t>
      </w:r>
    </w:p>
    <w:p w14:paraId="5231FA8C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6265B934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37EF2C1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6833C16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248FB72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0.0204 / 100 = </w:t>
      </w:r>
      <w:r>
        <w:rPr>
          <w:rFonts w:ascii="Arial" w:hAnsi="Arial" w:cs="Arial"/>
          <w:b/>
          <w:color w:val="000000"/>
        </w:rPr>
        <w:t>0.00002244</w:t>
      </w:r>
    </w:p>
    <w:p w14:paraId="387337FA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0.054 / 100 = </w:t>
      </w:r>
      <w:r>
        <w:rPr>
          <w:rFonts w:ascii="Arial" w:hAnsi="Arial" w:cs="Arial"/>
          <w:b/>
          <w:color w:val="000000"/>
        </w:rPr>
        <w:t>0.0000594</w:t>
      </w:r>
    </w:p>
    <w:p w14:paraId="37374A9C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5F3625E0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3B57EF19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377C5B10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38BE4B81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0.0204 / 100 = </w:t>
      </w:r>
      <w:r>
        <w:rPr>
          <w:rFonts w:ascii="Arial" w:hAnsi="Arial" w:cs="Arial"/>
          <w:b/>
          <w:color w:val="000000"/>
        </w:rPr>
        <w:t>0.00001224</w:t>
      </w:r>
    </w:p>
    <w:p w14:paraId="776373C5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0.054 / 100 = </w:t>
      </w:r>
      <w:r>
        <w:rPr>
          <w:rFonts w:ascii="Arial" w:hAnsi="Arial" w:cs="Arial"/>
          <w:b/>
          <w:color w:val="000000"/>
        </w:rPr>
        <w:t>0.0000324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37988" w14:paraId="18F83046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3996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146C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4069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D96F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37988" w14:paraId="040934F7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A2B5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B2D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1869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0.0000324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2500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0.00001224</w:t>
            </w:r>
          </w:p>
        </w:tc>
      </w:tr>
      <w:tr w:rsidR="00A37988" w14:paraId="3BB03B42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18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429C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2EAB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215A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0.01478</w:t>
            </w:r>
          </w:p>
        </w:tc>
      </w:tr>
      <w:tr w:rsidR="00A37988" w14:paraId="79E9A30A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2A57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43DD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63A7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0.01447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ECDC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0.00547</w:t>
            </w:r>
          </w:p>
        </w:tc>
      </w:tr>
      <w:tr w:rsidR="00A37988" w14:paraId="7798C788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9EDC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2ADF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9BC2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0.000189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26C9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0.0000714</w:t>
            </w:r>
          </w:p>
        </w:tc>
      </w:tr>
      <w:tr w:rsidR="00A37988" w14:paraId="5C424909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966E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D4B4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AF97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0.0000594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885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0.00002244</w:t>
            </w:r>
          </w:p>
        </w:tc>
      </w:tr>
      <w:tr w:rsidR="00A37988" w14:paraId="1B6789B5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CC7C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B8A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4945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0.0001188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AB0B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0.0000449</w:t>
            </w:r>
          </w:p>
        </w:tc>
      </w:tr>
    </w:tbl>
    <w:p w14:paraId="6E1AADE2" w14:textId="77777777" w:rsidR="00A37988" w:rsidRDefault="00A37988" w:rsidP="00901DDB">
      <w:pPr>
        <w:jc w:val="both"/>
        <w:rPr>
          <w:rFonts w:ascii="Courier New" w:hAnsi="Courier New" w:cs="Courier New"/>
          <w:b/>
          <w:i/>
        </w:rPr>
      </w:pPr>
    </w:p>
    <w:p w14:paraId="108D9BBC" w14:textId="77777777" w:rsidR="00A37988" w:rsidRDefault="00A37988" w:rsidP="00901DDB">
      <w:pPr>
        <w:jc w:val="both"/>
        <w:rPr>
          <w:rFonts w:ascii="Courier New" w:hAnsi="Courier New" w:cs="Courier New"/>
          <w:b/>
          <w:i/>
        </w:rPr>
      </w:pPr>
    </w:p>
    <w:p w14:paraId="239C2CAD" w14:textId="77777777" w:rsidR="00901DDB" w:rsidRDefault="00901DDB" w:rsidP="00901DDB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6223.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396AB739" w14:textId="77777777" w:rsidR="00901DDB" w:rsidRDefault="00901DDB" w:rsidP="00901DDB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выделения N 01, Дренажная емкость </w:t>
      </w:r>
    </w:p>
    <w:p w14:paraId="4E03DF65" w14:textId="77777777" w:rsidR="00901DDB" w:rsidRDefault="00901DDB" w:rsidP="00901DDB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Список литературы:</w:t>
      </w:r>
    </w:p>
    <w:p w14:paraId="059E0FCB" w14:textId="77777777" w:rsidR="00901DDB" w:rsidRDefault="00901DDB" w:rsidP="00901DDB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1BD09A04" w14:textId="77777777" w:rsidR="00901DDB" w:rsidRDefault="00901DDB" w:rsidP="00901DDB">
      <w:pPr>
        <w:rPr>
          <w:rFonts w:ascii="Courier New" w:hAnsi="Courier New"/>
          <w:b/>
          <w:color w:val="000000"/>
          <w:sz w:val="22"/>
          <w:szCs w:val="22"/>
        </w:rPr>
      </w:pPr>
    </w:p>
    <w:p w14:paraId="2CB158EE" w14:textId="77777777" w:rsidR="00901DDB" w:rsidRDefault="00901DDB" w:rsidP="00901DDB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2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</w:rPr>
        <w:t xml:space="preserve">Р – </w:t>
      </w:r>
      <w:r>
        <w:rPr>
          <w:rFonts w:ascii="Arial" w:hAnsi="Arial" w:cs="Arial"/>
          <w:b/>
          <w:color w:val="000000"/>
          <w:sz w:val="22"/>
          <w:szCs w:val="22"/>
        </w:rPr>
        <w:t>700</w:t>
      </w:r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14:paraId="2AAD7542" w14:textId="77777777" w:rsidR="00901DDB" w:rsidRDefault="00901DDB" w:rsidP="00901DDB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sz w:val="22"/>
          <w:szCs w:val="22"/>
          <w:lang w:val="en-US"/>
        </w:rPr>
        <w:t>V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10</w:t>
      </w:r>
    </w:p>
    <w:p w14:paraId="5B7833CD" w14:textId="77777777" w:rsidR="00901DDB" w:rsidRDefault="00901DDB" w:rsidP="00901DDB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  <w:sz w:val="22"/>
          <w:szCs w:val="22"/>
        </w:rPr>
        <w:t>К</w:t>
      </w:r>
      <w:r>
        <w:rPr>
          <w:b/>
          <w:i/>
          <w:color w:val="000000"/>
          <w:sz w:val="22"/>
          <w:szCs w:val="22"/>
          <w:vertAlign w:val="subscript"/>
        </w:rPr>
        <w:t>Д</w:t>
      </w:r>
      <w:r>
        <w:rPr>
          <w:b/>
          <w:i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b/>
          <w:color w:val="000000"/>
          <w:sz w:val="22"/>
          <w:szCs w:val="22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2D681C9C" w14:textId="77777777" w:rsidR="00901DDB" w:rsidRDefault="00901DDB" w:rsidP="00901DDB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0E1E5E0C" w14:textId="77777777" w:rsidR="00901DDB" w:rsidRDefault="00901DDB" w:rsidP="00901DDB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П = </w:t>
      </w:r>
      <w:r>
        <w:rPr>
          <w:b/>
          <w:i/>
          <w:color w:val="808080"/>
          <w:sz w:val="22"/>
          <w:szCs w:val="22"/>
        </w:rPr>
        <w:t>0.004 * (Р</w:t>
      </w:r>
      <w:r>
        <w:rPr>
          <w:b/>
          <w:i/>
          <w:color w:val="808080"/>
          <w:sz w:val="22"/>
          <w:szCs w:val="22"/>
          <w:lang w:val="en-US"/>
        </w:rPr>
        <w:t>V</w:t>
      </w:r>
      <w:r>
        <w:rPr>
          <w:b/>
          <w:i/>
          <w:color w:val="808080"/>
          <w:sz w:val="22"/>
          <w:szCs w:val="22"/>
          <w:vertAlign w:val="superscript"/>
          <w:lang w:val="en-US"/>
        </w:rPr>
        <w:t xml:space="preserve"> </w:t>
      </w:r>
      <w:r>
        <w:rPr>
          <w:b/>
          <w:i/>
          <w:color w:val="808080"/>
          <w:sz w:val="22"/>
          <w:szCs w:val="22"/>
        </w:rPr>
        <w:t>/1011)</w:t>
      </w:r>
      <w:r>
        <w:rPr>
          <w:b/>
          <w:i/>
          <w:color w:val="808080"/>
          <w:sz w:val="22"/>
          <w:szCs w:val="22"/>
          <w:vertAlign w:val="superscript"/>
        </w:rPr>
        <w:t xml:space="preserve"> 0.8</w:t>
      </w:r>
      <w:r>
        <w:rPr>
          <w:b/>
          <w:i/>
          <w:color w:val="808080"/>
          <w:sz w:val="22"/>
          <w:szCs w:val="22"/>
        </w:rPr>
        <w:t xml:space="preserve"> /К</w:t>
      </w:r>
      <w:r>
        <w:rPr>
          <w:b/>
          <w:i/>
          <w:color w:val="808080"/>
          <w:sz w:val="22"/>
          <w:szCs w:val="22"/>
          <w:vertAlign w:val="subscript"/>
        </w:rPr>
        <w:t>Д</w:t>
      </w:r>
      <w:r>
        <w:rPr>
          <w:b/>
          <w:i/>
          <w:color w:val="808080"/>
          <w:sz w:val="22"/>
          <w:szCs w:val="22"/>
        </w:rPr>
        <w:t xml:space="preserve"> </w:t>
      </w:r>
      <w:proofErr w:type="gramStart"/>
      <w:r>
        <w:rPr>
          <w:b/>
          <w:i/>
          <w:color w:val="808080"/>
          <w:sz w:val="22"/>
          <w:szCs w:val="22"/>
        </w:rPr>
        <w:t xml:space="preserve">= </w:t>
      </w:r>
      <w:r>
        <w:rPr>
          <w:b/>
          <w:color w:val="000000"/>
          <w:sz w:val="22"/>
          <w:szCs w:val="22"/>
        </w:rPr>
        <w:t xml:space="preserve"> 0.004</w:t>
      </w:r>
      <w:proofErr w:type="gramEnd"/>
      <w:r>
        <w:rPr>
          <w:b/>
          <w:color w:val="000000"/>
          <w:sz w:val="22"/>
          <w:szCs w:val="22"/>
        </w:rPr>
        <w:t xml:space="preserve"> * (700 * 10/1011)</w:t>
      </w:r>
      <w:r>
        <w:rPr>
          <w:b/>
          <w:color w:val="000000"/>
          <w:sz w:val="22"/>
          <w:szCs w:val="22"/>
          <w:vertAlign w:val="superscript"/>
        </w:rPr>
        <w:t>0.8</w:t>
      </w:r>
      <w:r>
        <w:rPr>
          <w:b/>
          <w:color w:val="000000"/>
          <w:sz w:val="22"/>
          <w:szCs w:val="22"/>
        </w:rPr>
        <w:t xml:space="preserve">/0.35 = </w:t>
      </w:r>
      <w:r>
        <w:rPr>
          <w:rFonts w:ascii="Arial" w:hAnsi="Arial" w:cs="Arial"/>
          <w:b/>
          <w:color w:val="000000"/>
          <w:sz w:val="22"/>
          <w:szCs w:val="22"/>
        </w:rPr>
        <w:t>0,05374</w:t>
      </w:r>
    </w:p>
    <w:p w14:paraId="3E0AAFE0" w14:textId="77777777" w:rsidR="00901DDB" w:rsidRDefault="00901DDB" w:rsidP="00901DDB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</w:rPr>
        <w:t xml:space="preserve"> </w:t>
      </w:r>
      <w:r>
        <w:rPr>
          <w:rFonts w:ascii="Courier New" w:hAnsi="Courier New"/>
          <w:color w:val="000000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901DDB" w14:paraId="11FBA997" w14:textId="77777777" w:rsidTr="00385775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0316" w14:textId="77777777" w:rsidR="00901DDB" w:rsidRDefault="00901DD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2D40" w14:textId="77777777" w:rsidR="00901DDB" w:rsidRDefault="00901DD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A3F3" w14:textId="77777777" w:rsidR="00901DDB" w:rsidRDefault="00901DD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87DB" w14:textId="77777777" w:rsidR="00901DDB" w:rsidRDefault="00901DD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В. т/год</w:t>
            </w:r>
          </w:p>
        </w:tc>
      </w:tr>
      <w:tr w:rsidR="008D70F5" w14:paraId="3CE8DC37" w14:textId="77777777" w:rsidTr="008D70F5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AED6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4320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55A8" w14:textId="77777777" w:rsidR="008D70F5" w:rsidRDefault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0,05374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FE912" w14:textId="77777777" w:rsidR="008D70F5" w:rsidRDefault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0,014927778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D259D" w14:textId="77777777" w:rsidR="008D70F5" w:rsidRDefault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0,2321568</w:t>
            </w:r>
          </w:p>
        </w:tc>
      </w:tr>
    </w:tbl>
    <w:p w14:paraId="4C54FE33" w14:textId="77777777" w:rsidR="00901DDB" w:rsidRDefault="00901DDB" w:rsidP="00901DDB">
      <w:pPr>
        <w:rPr>
          <w:rFonts w:ascii="Courier New" w:hAnsi="Courier New"/>
          <w:b/>
          <w:color w:val="000000"/>
          <w:sz w:val="22"/>
          <w:szCs w:val="22"/>
        </w:rPr>
      </w:pPr>
    </w:p>
    <w:p w14:paraId="73A8CAA8" w14:textId="77777777" w:rsidR="00901DDB" w:rsidRDefault="00901DDB" w:rsidP="00901DDB">
      <w:pPr>
        <w:rPr>
          <w:rFonts w:ascii="Courier New" w:hAnsi="Courier New" w:cs="Courier New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Выбросы индивидуальных компонентов по группам: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45"/>
        <w:gridCol w:w="4185"/>
        <w:gridCol w:w="877"/>
        <w:gridCol w:w="1669"/>
        <w:gridCol w:w="1775"/>
      </w:tblGrid>
      <w:tr w:rsidR="00901DDB" w14:paraId="73C15123" w14:textId="77777777" w:rsidTr="00385775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90F5" w14:textId="77777777" w:rsidR="00901DDB" w:rsidRDefault="00901DDB" w:rsidP="0038577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DFA5" w14:textId="77777777" w:rsidR="00901DDB" w:rsidRDefault="00901DDB" w:rsidP="0038577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Примесь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9236" w14:textId="77777777" w:rsidR="00901DDB" w:rsidRDefault="00901DD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vertAlign w:val="subscript"/>
              </w:rPr>
              <w:t>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F038" w14:textId="77777777" w:rsidR="00901DDB" w:rsidRDefault="00901DDB" w:rsidP="0038577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г/с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5C92" w14:textId="77777777" w:rsidR="00901DDB" w:rsidRDefault="00901DDB" w:rsidP="00385775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Выброс т/период</w:t>
            </w:r>
          </w:p>
        </w:tc>
      </w:tr>
      <w:tr w:rsidR="008D70F5" w14:paraId="60EA159B" w14:textId="77777777" w:rsidTr="0038577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8E8B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5AD1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С1-С5 (1502*)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C21E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6C999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0.010816668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0BE1B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0.168220817</w:t>
            </w:r>
          </w:p>
        </w:tc>
      </w:tr>
      <w:tr w:rsidR="008D70F5" w14:paraId="6D2A84DB" w14:textId="77777777" w:rsidTr="0038577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C8A2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A2D9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Смесь углеводородов предельных С6-С10 (1503*)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6149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0EA10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0.004000644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38AA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0.062218022</w:t>
            </w:r>
          </w:p>
        </w:tc>
      </w:tr>
      <w:tr w:rsidR="008D70F5" w14:paraId="089FE1B5" w14:textId="77777777" w:rsidTr="0038577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C11E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639A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Бензол (64)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04A1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86DBB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5.22472E-05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5F3A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0.000812549</w:t>
            </w:r>
          </w:p>
        </w:tc>
      </w:tr>
      <w:tr w:rsidR="008D70F5" w14:paraId="4E482912" w14:textId="77777777" w:rsidTr="0038577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819E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7254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Метилбензол (349)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B198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8AED15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3.28411E-05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628CE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0.000510745</w:t>
            </w:r>
          </w:p>
        </w:tc>
      </w:tr>
      <w:tr w:rsidR="008D70F5" w14:paraId="08C6787D" w14:textId="77777777" w:rsidTr="0038577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8742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C226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Диметилбензол (смесь о-, м-, п- изомеров) (203)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F71C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DB5B5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1.64206E-05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08DA3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0.000255372</w:t>
            </w:r>
          </w:p>
        </w:tc>
      </w:tr>
      <w:tr w:rsidR="008D70F5" w14:paraId="6F5CD9C0" w14:textId="77777777" w:rsidTr="0038577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17D2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A6E9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) (518)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0764" w14:textId="77777777" w:rsidR="008D70F5" w:rsidRDefault="008D70F5" w:rsidP="008D70F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383DB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8.95667E-06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66491" w14:textId="77777777" w:rsidR="008D70F5" w:rsidRDefault="008D70F5" w:rsidP="008D70F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0.000139294</w:t>
            </w:r>
          </w:p>
        </w:tc>
      </w:tr>
    </w:tbl>
    <w:p w14:paraId="581A9B1A" w14:textId="77777777" w:rsidR="00901DDB" w:rsidRDefault="00901DDB" w:rsidP="00FE686E">
      <w:pPr>
        <w:rPr>
          <w:rFonts w:ascii="Courier New" w:hAnsi="Courier New" w:cs="Courier New"/>
          <w:sz w:val="22"/>
        </w:rPr>
      </w:pPr>
    </w:p>
    <w:p w14:paraId="0FBD1422" w14:textId="77777777" w:rsidR="0075607B" w:rsidRDefault="0075607B" w:rsidP="0075607B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6224,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63BA0E1A" w14:textId="77777777" w:rsidR="0075607B" w:rsidRDefault="0075607B" w:rsidP="0075607B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6224 01, Насосный блок для перекачки нефти</w:t>
      </w:r>
    </w:p>
    <w:p w14:paraId="73BBECA9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B72FAD8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550DF63A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3ABED09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Расчеты по п. 6-8</w:t>
      </w:r>
    </w:p>
    <w:p w14:paraId="45B11D34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</w:p>
    <w:p w14:paraId="36BA30CD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1FEF0B4E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14:paraId="30917937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гр.С</w:t>
      </w:r>
      <w:proofErr w:type="spellEnd"/>
      <w:proofErr w:type="gramEnd"/>
    </w:p>
    <w:p w14:paraId="57E41091" w14:textId="77777777" w:rsidR="0075607B" w:rsidRDefault="0075607B" w:rsidP="0075607B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сальниковым уплотнением вала</w:t>
      </w:r>
    </w:p>
    <w:p w14:paraId="635C5F7E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Удельный выброс,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8.1),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0.03</w:t>
      </w:r>
    </w:p>
    <w:p w14:paraId="69C8564A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  <w:sz w:val="22"/>
        </w:rPr>
        <w:t xml:space="preserve">N1 = </w:t>
      </w:r>
      <w:r>
        <w:rPr>
          <w:rFonts w:ascii="Arial" w:hAnsi="Arial" w:cs="Arial"/>
          <w:b/>
          <w:color w:val="000000"/>
        </w:rPr>
        <w:t>1</w:t>
      </w:r>
    </w:p>
    <w:p w14:paraId="45A335D7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  <w:sz w:val="22"/>
        </w:rPr>
        <w:t xml:space="preserve">NN1 = </w:t>
      </w:r>
      <w:r>
        <w:rPr>
          <w:rFonts w:ascii="Arial" w:hAnsi="Arial" w:cs="Arial"/>
          <w:b/>
          <w:color w:val="000000"/>
        </w:rPr>
        <w:t>1</w:t>
      </w:r>
    </w:p>
    <w:p w14:paraId="21555498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4320</w:t>
      </w:r>
    </w:p>
    <w:p w14:paraId="619B1CBD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Q · NN1 / 3.6 = </w:t>
      </w:r>
      <w:r>
        <w:rPr>
          <w:b/>
          <w:color w:val="000000"/>
        </w:rPr>
        <w:t xml:space="preserve">0.03 · 1 / 3.6 = </w:t>
      </w:r>
      <w:r>
        <w:rPr>
          <w:rFonts w:ascii="Arial" w:hAnsi="Arial" w:cs="Arial"/>
          <w:b/>
          <w:color w:val="000000"/>
        </w:rPr>
        <w:t>0.00833</w:t>
      </w:r>
    </w:p>
    <w:p w14:paraId="16AA707B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(Q · N1 · _T_) / 1000 = </w:t>
      </w:r>
      <w:r>
        <w:rPr>
          <w:b/>
          <w:color w:val="000000"/>
        </w:rPr>
        <w:t xml:space="preserve">(0.03 · 1 · 4320) / 1000 = </w:t>
      </w:r>
      <w:r>
        <w:rPr>
          <w:rFonts w:ascii="Arial" w:hAnsi="Arial" w:cs="Arial"/>
          <w:b/>
          <w:color w:val="000000"/>
        </w:rPr>
        <w:t>0.1296</w:t>
      </w:r>
    </w:p>
    <w:p w14:paraId="23A9CECA" w14:textId="77777777" w:rsidR="0075607B" w:rsidRDefault="0075607B" w:rsidP="0075607B">
      <w:pPr>
        <w:rPr>
          <w:rFonts w:ascii="Arial" w:hAnsi="Arial" w:cs="Arial"/>
          <w:b/>
          <w:color w:val="000000"/>
        </w:rPr>
      </w:pPr>
    </w:p>
    <w:p w14:paraId="446EE663" w14:textId="77777777" w:rsidR="0075607B" w:rsidRDefault="0075607B" w:rsidP="0075607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6D8936FC" w14:textId="77777777" w:rsidR="0075607B" w:rsidRDefault="0075607B" w:rsidP="0075607B">
      <w:pPr>
        <w:rPr>
          <w:b/>
          <w:i/>
          <w:color w:val="000000"/>
          <w:u w:val="single"/>
        </w:rPr>
      </w:pPr>
    </w:p>
    <w:p w14:paraId="440F4547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72.46</w:t>
      </w:r>
    </w:p>
    <w:p w14:paraId="18E185A5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72.46 · 0.1296 / 100 = </w:t>
      </w:r>
      <w:r>
        <w:rPr>
          <w:rFonts w:ascii="Arial" w:hAnsi="Arial" w:cs="Arial"/>
          <w:b/>
          <w:color w:val="000000"/>
        </w:rPr>
        <w:t>0.094</w:t>
      </w:r>
    </w:p>
    <w:p w14:paraId="1ED0BE0B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72.46 · 0.00833 / 100 = </w:t>
      </w:r>
      <w:r>
        <w:rPr>
          <w:rFonts w:ascii="Arial" w:hAnsi="Arial" w:cs="Arial"/>
          <w:b/>
          <w:color w:val="000000"/>
        </w:rPr>
        <w:t>0.00604</w:t>
      </w:r>
    </w:p>
    <w:p w14:paraId="49178130" w14:textId="77777777" w:rsidR="0075607B" w:rsidRDefault="0075607B" w:rsidP="0075607B">
      <w:pPr>
        <w:rPr>
          <w:rFonts w:ascii="Arial" w:hAnsi="Arial" w:cs="Arial"/>
          <w:b/>
          <w:color w:val="000000"/>
        </w:rPr>
      </w:pPr>
    </w:p>
    <w:p w14:paraId="25C3FC6F" w14:textId="77777777" w:rsidR="0075607B" w:rsidRDefault="0075607B" w:rsidP="0075607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6AB7FAAD" w14:textId="77777777" w:rsidR="0075607B" w:rsidRDefault="0075607B" w:rsidP="0075607B">
      <w:pPr>
        <w:rPr>
          <w:b/>
          <w:i/>
          <w:color w:val="000000"/>
          <w:u w:val="single"/>
        </w:rPr>
      </w:pPr>
    </w:p>
    <w:p w14:paraId="2F189C36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26.8</w:t>
      </w:r>
    </w:p>
    <w:p w14:paraId="5E2D8388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26.8 · 0.1296 / 100 = </w:t>
      </w:r>
      <w:r>
        <w:rPr>
          <w:rFonts w:ascii="Arial" w:hAnsi="Arial" w:cs="Arial"/>
          <w:b/>
          <w:color w:val="000000"/>
        </w:rPr>
        <w:t>0.0347</w:t>
      </w:r>
    </w:p>
    <w:p w14:paraId="131BCFED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26.8 · 0.00833 / 100 = </w:t>
      </w:r>
      <w:r>
        <w:rPr>
          <w:rFonts w:ascii="Arial" w:hAnsi="Arial" w:cs="Arial"/>
          <w:b/>
          <w:color w:val="000000"/>
        </w:rPr>
        <w:t>0.002232</w:t>
      </w:r>
    </w:p>
    <w:p w14:paraId="2D047092" w14:textId="77777777" w:rsidR="0075607B" w:rsidRDefault="0075607B" w:rsidP="0075607B">
      <w:pPr>
        <w:rPr>
          <w:rFonts w:ascii="Arial" w:hAnsi="Arial" w:cs="Arial"/>
          <w:b/>
          <w:color w:val="000000"/>
        </w:rPr>
      </w:pPr>
    </w:p>
    <w:p w14:paraId="1E5F50BB" w14:textId="77777777" w:rsidR="0075607B" w:rsidRDefault="0075607B" w:rsidP="0075607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49A8D88B" w14:textId="77777777" w:rsidR="0075607B" w:rsidRDefault="0075607B" w:rsidP="0075607B">
      <w:pPr>
        <w:rPr>
          <w:b/>
          <w:i/>
          <w:color w:val="000000"/>
          <w:u w:val="single"/>
        </w:rPr>
      </w:pPr>
    </w:p>
    <w:p w14:paraId="6D8838B1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0.35</w:t>
      </w:r>
    </w:p>
    <w:p w14:paraId="1DF3C33B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0.35 · 0.1296 / 100 = </w:t>
      </w:r>
      <w:r>
        <w:rPr>
          <w:rFonts w:ascii="Arial" w:hAnsi="Arial" w:cs="Arial"/>
          <w:b/>
          <w:color w:val="000000"/>
        </w:rPr>
        <w:t>0.000454</w:t>
      </w:r>
    </w:p>
    <w:p w14:paraId="2B957BB0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0.35 · 0.00833 / 100 = </w:t>
      </w:r>
      <w:r>
        <w:rPr>
          <w:rFonts w:ascii="Arial" w:hAnsi="Arial" w:cs="Arial"/>
          <w:b/>
          <w:color w:val="000000"/>
        </w:rPr>
        <w:t>0.00002916</w:t>
      </w:r>
    </w:p>
    <w:p w14:paraId="20B6CCD5" w14:textId="77777777" w:rsidR="0075607B" w:rsidRDefault="0075607B" w:rsidP="0075607B">
      <w:pPr>
        <w:rPr>
          <w:rFonts w:ascii="Arial" w:hAnsi="Arial" w:cs="Arial"/>
          <w:b/>
          <w:color w:val="000000"/>
        </w:rPr>
      </w:pPr>
    </w:p>
    <w:p w14:paraId="1FDCBC35" w14:textId="77777777" w:rsidR="0075607B" w:rsidRDefault="0075607B" w:rsidP="0075607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22CF2E6" w14:textId="77777777" w:rsidR="0075607B" w:rsidRDefault="0075607B" w:rsidP="0075607B">
      <w:pPr>
        <w:rPr>
          <w:b/>
          <w:i/>
          <w:color w:val="000000"/>
          <w:u w:val="single"/>
        </w:rPr>
      </w:pPr>
    </w:p>
    <w:p w14:paraId="416F63DB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0.22</w:t>
      </w:r>
    </w:p>
    <w:p w14:paraId="69569D9A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0.22 · 0.1296 / 100 = </w:t>
      </w:r>
      <w:r>
        <w:rPr>
          <w:rFonts w:ascii="Arial" w:hAnsi="Arial" w:cs="Arial"/>
          <w:b/>
          <w:color w:val="000000"/>
        </w:rPr>
        <w:t>0.000285</w:t>
      </w:r>
    </w:p>
    <w:p w14:paraId="3AE8FD01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0.22 · 0.00833 / 100 = </w:t>
      </w:r>
      <w:r>
        <w:rPr>
          <w:rFonts w:ascii="Arial" w:hAnsi="Arial" w:cs="Arial"/>
          <w:b/>
          <w:color w:val="000000"/>
        </w:rPr>
        <w:t>0.00001833</w:t>
      </w:r>
    </w:p>
    <w:p w14:paraId="173EE3F6" w14:textId="77777777" w:rsidR="0075607B" w:rsidRDefault="0075607B" w:rsidP="0075607B">
      <w:pPr>
        <w:rPr>
          <w:rFonts w:ascii="Arial" w:hAnsi="Arial" w:cs="Arial"/>
          <w:b/>
          <w:color w:val="000000"/>
        </w:rPr>
      </w:pPr>
    </w:p>
    <w:p w14:paraId="62BC0A9D" w14:textId="77777777" w:rsidR="0075607B" w:rsidRDefault="0075607B" w:rsidP="0075607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62F0165B" w14:textId="77777777" w:rsidR="0075607B" w:rsidRDefault="0075607B" w:rsidP="0075607B">
      <w:pPr>
        <w:rPr>
          <w:b/>
          <w:i/>
          <w:color w:val="000000"/>
          <w:u w:val="single"/>
        </w:rPr>
      </w:pPr>
    </w:p>
    <w:p w14:paraId="2F967B6C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0.11</w:t>
      </w:r>
    </w:p>
    <w:p w14:paraId="3B09BA52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0.11 · 0.1296 / 100 = </w:t>
      </w:r>
      <w:r>
        <w:rPr>
          <w:rFonts w:ascii="Arial" w:hAnsi="Arial" w:cs="Arial"/>
          <w:b/>
          <w:color w:val="000000"/>
        </w:rPr>
        <w:t>0.0001426</w:t>
      </w:r>
    </w:p>
    <w:p w14:paraId="7F3DBEB1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0.11 · 0.00833 / 100 = </w:t>
      </w:r>
      <w:r>
        <w:rPr>
          <w:rFonts w:ascii="Arial" w:hAnsi="Arial" w:cs="Arial"/>
          <w:b/>
          <w:color w:val="000000"/>
        </w:rPr>
        <w:t>0.00000916</w:t>
      </w:r>
    </w:p>
    <w:p w14:paraId="7EC98382" w14:textId="77777777" w:rsidR="0075607B" w:rsidRDefault="0075607B" w:rsidP="0075607B">
      <w:pPr>
        <w:rPr>
          <w:rFonts w:ascii="Arial" w:hAnsi="Arial" w:cs="Arial"/>
          <w:b/>
          <w:color w:val="000000"/>
        </w:rPr>
      </w:pPr>
    </w:p>
    <w:p w14:paraId="13C71222" w14:textId="77777777" w:rsidR="0075607B" w:rsidRDefault="0075607B" w:rsidP="0075607B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570F5839" w14:textId="77777777" w:rsidR="0075607B" w:rsidRDefault="0075607B" w:rsidP="0075607B">
      <w:pPr>
        <w:rPr>
          <w:b/>
          <w:i/>
          <w:color w:val="000000"/>
          <w:u w:val="single"/>
        </w:rPr>
      </w:pPr>
    </w:p>
    <w:p w14:paraId="02B8738E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Концентрация ЗВ в парах, % </w:t>
      </w:r>
      <w:proofErr w:type="gramStart"/>
      <w:r>
        <w:rPr>
          <w:rFonts w:ascii="Courier New" w:hAnsi="Courier New" w:cs="Courier New"/>
          <w:color w:val="000000"/>
          <w:sz w:val="22"/>
        </w:rPr>
        <w:t>масс(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0.06</w:t>
      </w:r>
    </w:p>
    <w:p w14:paraId="7935B0D3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0.06 · 0.1296 / 100 = </w:t>
      </w:r>
      <w:r>
        <w:rPr>
          <w:rFonts w:ascii="Arial" w:hAnsi="Arial" w:cs="Arial"/>
          <w:b/>
          <w:color w:val="000000"/>
        </w:rPr>
        <w:t>0.0000778</w:t>
      </w:r>
    </w:p>
    <w:p w14:paraId="1BCD8F3C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0.06 · 0.00833 / 100 = </w:t>
      </w:r>
      <w:r>
        <w:rPr>
          <w:rFonts w:ascii="Arial" w:hAnsi="Arial" w:cs="Arial"/>
          <w:b/>
          <w:color w:val="000000"/>
        </w:rPr>
        <w:t>0.000005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75607B" w14:paraId="26F155CE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AFAA" w14:textId="77777777" w:rsidR="0075607B" w:rsidRDefault="0075607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CF71" w14:textId="77777777" w:rsidR="0075607B" w:rsidRDefault="0075607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1537" w14:textId="77777777" w:rsidR="0075607B" w:rsidRDefault="0075607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BFDC" w14:textId="77777777" w:rsidR="0075607B" w:rsidRDefault="0075607B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5607B" w14:paraId="251C4346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957B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5AC4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C4D4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D8A0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0.0000778</w:t>
            </w:r>
          </w:p>
        </w:tc>
      </w:tr>
      <w:tr w:rsidR="0075607B" w14:paraId="0AE35B87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A367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917D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57E7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D8B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0.094</w:t>
            </w:r>
          </w:p>
        </w:tc>
      </w:tr>
      <w:tr w:rsidR="0075607B" w14:paraId="66FF422B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199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0655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5FF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0D8B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0.0347</w:t>
            </w:r>
          </w:p>
        </w:tc>
      </w:tr>
      <w:tr w:rsidR="0075607B" w14:paraId="14042608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600F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03A0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0BB5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FEE3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0.000454</w:t>
            </w:r>
          </w:p>
        </w:tc>
      </w:tr>
      <w:tr w:rsidR="0075607B" w14:paraId="6C0EDC10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B308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279B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15C9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0.00000916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ADDD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0.0001426</w:t>
            </w:r>
          </w:p>
        </w:tc>
      </w:tr>
      <w:tr w:rsidR="0075607B" w14:paraId="56B937F8" w14:textId="77777777" w:rsidTr="0075607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376B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30A" w14:textId="77777777" w:rsidR="0075607B" w:rsidRDefault="0075607B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0ED4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0.00001833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BDB2" w14:textId="77777777" w:rsidR="0075607B" w:rsidRDefault="0075607B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0.000285</w:t>
            </w:r>
          </w:p>
        </w:tc>
      </w:tr>
    </w:tbl>
    <w:p w14:paraId="1AA50AED" w14:textId="77777777" w:rsidR="0075607B" w:rsidRDefault="0075607B" w:rsidP="0075607B">
      <w:pPr>
        <w:rPr>
          <w:color w:val="000000"/>
          <w:sz w:val="22"/>
        </w:rPr>
      </w:pPr>
    </w:p>
    <w:p w14:paraId="48A0D3CE" w14:textId="77777777" w:rsidR="00901DDB" w:rsidRDefault="00901DDB" w:rsidP="00FE686E">
      <w:pPr>
        <w:rPr>
          <w:rFonts w:ascii="Courier New" w:hAnsi="Courier New" w:cs="Courier New"/>
          <w:sz w:val="22"/>
        </w:rPr>
      </w:pPr>
    </w:p>
    <w:p w14:paraId="5CEA5808" w14:textId="77777777" w:rsidR="0075607B" w:rsidRDefault="0075607B" w:rsidP="0075607B">
      <w:pPr>
        <w:jc w:val="both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загрязнения № 6225. </w:t>
      </w:r>
      <w:proofErr w:type="spellStart"/>
      <w:r>
        <w:rPr>
          <w:rFonts w:ascii="Courier New" w:hAnsi="Courier New" w:cs="Courier New"/>
          <w:b/>
          <w:i/>
        </w:rPr>
        <w:t>Неорганизован</w:t>
      </w:r>
      <w:proofErr w:type="spellEnd"/>
    </w:p>
    <w:p w14:paraId="25400EB6" w14:textId="77777777" w:rsidR="0075607B" w:rsidRDefault="0075607B" w:rsidP="0075607B">
      <w:pPr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 xml:space="preserve">Источник выделения N 01, </w:t>
      </w:r>
      <w:proofErr w:type="spellStart"/>
      <w:r>
        <w:rPr>
          <w:rFonts w:ascii="Courier New" w:hAnsi="Courier New" w:cs="Courier New"/>
          <w:b/>
          <w:i/>
        </w:rPr>
        <w:t>Нефтегазосепаратор</w:t>
      </w:r>
      <w:proofErr w:type="spellEnd"/>
      <w:r>
        <w:rPr>
          <w:rFonts w:ascii="Courier New" w:hAnsi="Courier New" w:cs="Courier New"/>
          <w:b/>
          <w:i/>
        </w:rPr>
        <w:t xml:space="preserve"> НГС-1,6-1200 </w:t>
      </w:r>
    </w:p>
    <w:p w14:paraId="258133DC" w14:textId="77777777" w:rsidR="0075607B" w:rsidRDefault="0075607B" w:rsidP="0075607B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>Список литературы:</w:t>
      </w:r>
    </w:p>
    <w:p w14:paraId="68AF4D4B" w14:textId="77777777" w:rsidR="0075607B" w:rsidRDefault="0075607B" w:rsidP="0075607B">
      <w:pPr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 w:cs="Courier New"/>
          <w:color w:val="000000"/>
          <w:sz w:val="22"/>
          <w:szCs w:val="20"/>
        </w:rPr>
        <w:t xml:space="preserve">"Сборник методик по расчету выбросов вредных в атмосферу различными производствами", Алматы. 1996 г. расчеты по п.5.2.1. </w:t>
      </w:r>
    </w:p>
    <w:p w14:paraId="2835364D" w14:textId="77777777" w:rsidR="0075607B" w:rsidRDefault="0075607B" w:rsidP="0075607B">
      <w:pPr>
        <w:rPr>
          <w:rFonts w:ascii="Courier New" w:hAnsi="Courier New"/>
          <w:b/>
          <w:color w:val="000000"/>
          <w:sz w:val="22"/>
          <w:szCs w:val="22"/>
        </w:rPr>
      </w:pPr>
    </w:p>
    <w:p w14:paraId="1C70EBB6" w14:textId="77777777" w:rsidR="0075607B" w:rsidRDefault="0075607B" w:rsidP="0075607B">
      <w:pPr>
        <w:tabs>
          <w:tab w:val="left" w:pos="284"/>
        </w:tabs>
        <w:rPr>
          <w:rFonts w:ascii="Courier New" w:hAnsi="Courier New" w:cs="Courier New"/>
          <w:color w:val="000000"/>
          <w:sz w:val="22"/>
          <w:szCs w:val="20"/>
        </w:rPr>
      </w:pPr>
      <w:r>
        <w:rPr>
          <w:rFonts w:ascii="Courier New" w:hAnsi="Courier New"/>
          <w:color w:val="000000"/>
          <w:sz w:val="22"/>
          <w:szCs w:val="22"/>
        </w:rPr>
        <w:t xml:space="preserve">Давление, </w:t>
      </w:r>
      <w:proofErr w:type="spellStart"/>
      <w:r>
        <w:rPr>
          <w:rFonts w:ascii="Courier New" w:hAnsi="Courier New"/>
          <w:color w:val="000000"/>
          <w:sz w:val="22"/>
          <w:szCs w:val="22"/>
        </w:rPr>
        <w:t>г</w:t>
      </w:r>
      <w:r>
        <w:rPr>
          <w:rFonts w:ascii="Courier New" w:hAnsi="Courier New" w:cs="Courier New"/>
          <w:color w:val="000000"/>
          <w:sz w:val="22"/>
          <w:szCs w:val="20"/>
        </w:rPr>
        <w:t>Па</w:t>
      </w:r>
      <w:proofErr w:type="spellEnd"/>
      <w:r>
        <w:rPr>
          <w:rFonts w:ascii="Courier New" w:hAnsi="Courier New" w:cs="Courier New"/>
          <w:color w:val="000000"/>
          <w:sz w:val="22"/>
          <w:szCs w:val="20"/>
        </w:rPr>
        <w:t xml:space="preserve">, </w:t>
      </w:r>
      <w:r>
        <w:rPr>
          <w:b/>
          <w:i/>
          <w:color w:val="000000"/>
        </w:rPr>
        <w:t xml:space="preserve">Р – </w:t>
      </w:r>
      <w:r>
        <w:rPr>
          <w:rFonts w:ascii="Arial" w:hAnsi="Arial" w:cs="Arial"/>
          <w:b/>
          <w:color w:val="000000"/>
        </w:rPr>
        <w:t>1200</w:t>
      </w:r>
      <w:r>
        <w:rPr>
          <w:rFonts w:ascii="Courier New" w:hAnsi="Courier New" w:cs="Courier New"/>
          <w:color w:val="000000"/>
          <w:sz w:val="22"/>
          <w:szCs w:val="20"/>
        </w:rPr>
        <w:t xml:space="preserve"> </w:t>
      </w:r>
    </w:p>
    <w:p w14:paraId="330F6063" w14:textId="77777777" w:rsidR="0075607B" w:rsidRDefault="0075607B" w:rsidP="0075607B">
      <w:pPr>
        <w:rPr>
          <w:rFonts w:ascii="Arial" w:hAnsi="Arial" w:cs="Arial"/>
          <w:b/>
          <w:color w:val="000000"/>
        </w:rPr>
      </w:pPr>
      <w:r>
        <w:rPr>
          <w:rFonts w:ascii="Courier New" w:hAnsi="Courier New"/>
          <w:color w:val="000000"/>
          <w:sz w:val="22"/>
          <w:szCs w:val="22"/>
        </w:rPr>
        <w:t>Объем, м</w:t>
      </w:r>
      <w:r>
        <w:rPr>
          <w:rFonts w:ascii="Courier New" w:hAnsi="Courier New"/>
          <w:color w:val="000000"/>
          <w:sz w:val="22"/>
          <w:szCs w:val="22"/>
          <w:vertAlign w:val="superscript"/>
        </w:rPr>
        <w:t>3</w:t>
      </w:r>
      <w:r>
        <w:rPr>
          <w:rFonts w:ascii="Courier New" w:hAnsi="Courier New"/>
          <w:color w:val="000000"/>
          <w:sz w:val="22"/>
          <w:szCs w:val="22"/>
        </w:rPr>
        <w:t xml:space="preserve">, </w:t>
      </w:r>
      <w:r>
        <w:rPr>
          <w:b/>
          <w:i/>
          <w:color w:val="000000"/>
          <w:lang w:val="en-US"/>
        </w:rPr>
        <w:t>V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6,3</w:t>
      </w:r>
    </w:p>
    <w:p w14:paraId="6FF18370" w14:textId="77777777" w:rsidR="0075607B" w:rsidRDefault="0075607B" w:rsidP="0075607B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Коэффициент. (Таблица 5.3), </w:t>
      </w:r>
      <w:r>
        <w:rPr>
          <w:b/>
          <w:i/>
          <w:color w:val="000000"/>
        </w:rPr>
        <w:t>К</w:t>
      </w:r>
      <w:r>
        <w:rPr>
          <w:b/>
          <w:i/>
          <w:color w:val="000000"/>
          <w:vertAlign w:val="subscript"/>
        </w:rPr>
        <w:t>Д</w:t>
      </w:r>
      <w:r>
        <w:rPr>
          <w:b/>
          <w:i/>
          <w:color w:val="000000"/>
        </w:rPr>
        <w:t xml:space="preserve"> – </w:t>
      </w:r>
      <w:r>
        <w:rPr>
          <w:rFonts w:ascii="Arial" w:hAnsi="Arial" w:cs="Arial"/>
          <w:b/>
          <w:color w:val="000000"/>
        </w:rPr>
        <w:t>0.35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p w14:paraId="1F4C58D9" w14:textId="77777777" w:rsidR="0075607B" w:rsidRDefault="0075607B" w:rsidP="0075607B">
      <w:pPr>
        <w:rPr>
          <w:rFonts w:ascii="Courier New" w:hAnsi="Courier New"/>
          <w:color w:val="000000"/>
          <w:sz w:val="22"/>
          <w:szCs w:val="22"/>
        </w:rPr>
      </w:pPr>
      <w:r>
        <w:rPr>
          <w:rFonts w:ascii="Courier New" w:hAnsi="Courier New"/>
          <w:color w:val="000000"/>
          <w:sz w:val="22"/>
          <w:szCs w:val="22"/>
        </w:rPr>
        <w:t xml:space="preserve">Количество выбросов газа, кг/час. по формуле (5.30) </w:t>
      </w:r>
    </w:p>
    <w:p w14:paraId="4EF94BBB" w14:textId="77777777" w:rsidR="0075607B" w:rsidRDefault="0075607B" w:rsidP="0075607B">
      <w:pPr>
        <w:rPr>
          <w:rFonts w:ascii="Arial" w:hAnsi="Arial" w:cs="Arial"/>
          <w:b/>
          <w:color w:val="000000"/>
          <w:szCs w:val="20"/>
          <w:lang w:val="kk-KZ"/>
        </w:rPr>
      </w:pPr>
      <w:r>
        <w:rPr>
          <w:b/>
          <w:i/>
          <w:color w:val="000000"/>
          <w:sz w:val="22"/>
          <w:szCs w:val="20"/>
        </w:rPr>
        <w:t xml:space="preserve">П = </w:t>
      </w:r>
      <w:r>
        <w:rPr>
          <w:b/>
          <w:i/>
          <w:color w:val="808080"/>
          <w:szCs w:val="20"/>
        </w:rPr>
        <w:t>0.004 * (Р</w:t>
      </w:r>
      <w:r>
        <w:rPr>
          <w:b/>
          <w:i/>
          <w:color w:val="808080"/>
          <w:szCs w:val="20"/>
          <w:lang w:val="en-US"/>
        </w:rPr>
        <w:t>V</w:t>
      </w:r>
      <w:r>
        <w:rPr>
          <w:b/>
          <w:i/>
          <w:color w:val="808080"/>
          <w:szCs w:val="20"/>
          <w:vertAlign w:val="superscript"/>
          <w:lang w:val="en-US"/>
        </w:rPr>
        <w:t xml:space="preserve"> </w:t>
      </w:r>
      <w:r>
        <w:rPr>
          <w:b/>
          <w:i/>
          <w:color w:val="808080"/>
          <w:szCs w:val="20"/>
        </w:rPr>
        <w:t>/1011)</w:t>
      </w:r>
      <w:r>
        <w:rPr>
          <w:b/>
          <w:i/>
          <w:color w:val="808080"/>
          <w:szCs w:val="20"/>
          <w:vertAlign w:val="superscript"/>
        </w:rPr>
        <w:t xml:space="preserve"> 0.8</w:t>
      </w:r>
      <w:r>
        <w:rPr>
          <w:b/>
          <w:i/>
          <w:color w:val="808080"/>
          <w:szCs w:val="20"/>
        </w:rPr>
        <w:t xml:space="preserve"> /К</w:t>
      </w:r>
      <w:r>
        <w:rPr>
          <w:b/>
          <w:i/>
          <w:color w:val="808080"/>
          <w:szCs w:val="20"/>
          <w:vertAlign w:val="subscript"/>
        </w:rPr>
        <w:t>Д</w:t>
      </w:r>
      <w:r>
        <w:rPr>
          <w:b/>
          <w:i/>
          <w:color w:val="808080"/>
          <w:szCs w:val="20"/>
        </w:rPr>
        <w:t xml:space="preserve"> </w:t>
      </w:r>
      <w:proofErr w:type="gramStart"/>
      <w:r>
        <w:rPr>
          <w:b/>
          <w:i/>
          <w:color w:val="808080"/>
          <w:szCs w:val="20"/>
        </w:rPr>
        <w:t xml:space="preserve">= </w:t>
      </w:r>
      <w:r>
        <w:rPr>
          <w:b/>
          <w:color w:val="000000"/>
          <w:szCs w:val="20"/>
        </w:rPr>
        <w:t xml:space="preserve"> 0.004</w:t>
      </w:r>
      <w:proofErr w:type="gramEnd"/>
      <w:r>
        <w:rPr>
          <w:b/>
          <w:color w:val="000000"/>
          <w:szCs w:val="20"/>
        </w:rPr>
        <w:t xml:space="preserve"> * (1</w:t>
      </w:r>
      <w:r>
        <w:rPr>
          <w:b/>
          <w:color w:val="000000"/>
          <w:szCs w:val="20"/>
          <w:lang w:val="kk-KZ"/>
        </w:rPr>
        <w:t>2</w:t>
      </w:r>
      <w:r>
        <w:rPr>
          <w:b/>
          <w:color w:val="000000"/>
          <w:szCs w:val="20"/>
        </w:rPr>
        <w:t xml:space="preserve">00 * </w:t>
      </w:r>
      <w:r>
        <w:rPr>
          <w:b/>
          <w:color w:val="000000"/>
          <w:szCs w:val="20"/>
          <w:lang w:val="kk-KZ"/>
        </w:rPr>
        <w:t>6.3</w:t>
      </w:r>
      <w:r>
        <w:rPr>
          <w:b/>
          <w:color w:val="000000"/>
          <w:szCs w:val="20"/>
        </w:rPr>
        <w:t>/1011)</w:t>
      </w:r>
      <w:r>
        <w:rPr>
          <w:b/>
          <w:color w:val="000000"/>
          <w:szCs w:val="20"/>
          <w:vertAlign w:val="superscript"/>
        </w:rPr>
        <w:t>0.8</w:t>
      </w:r>
      <w:r>
        <w:rPr>
          <w:b/>
          <w:color w:val="000000"/>
          <w:szCs w:val="20"/>
        </w:rPr>
        <w:t xml:space="preserve">/0.35 = </w:t>
      </w:r>
      <w:r>
        <w:rPr>
          <w:rFonts w:ascii="Arial" w:hAnsi="Arial" w:cs="Arial"/>
          <w:b/>
          <w:color w:val="000000"/>
          <w:szCs w:val="20"/>
        </w:rPr>
        <w:t>0,</w:t>
      </w:r>
      <w:r>
        <w:rPr>
          <w:rFonts w:ascii="Arial" w:hAnsi="Arial" w:cs="Arial"/>
          <w:b/>
          <w:color w:val="000000"/>
          <w:szCs w:val="20"/>
          <w:lang w:val="kk-KZ"/>
        </w:rPr>
        <w:t>057</w:t>
      </w:r>
    </w:p>
    <w:p w14:paraId="4CDB290A" w14:textId="77777777" w:rsidR="0075607B" w:rsidRDefault="0075607B" w:rsidP="0075607B">
      <w:pPr>
        <w:rPr>
          <w:rFonts w:ascii="Courier New" w:hAnsi="Courier New"/>
          <w:color w:val="000000"/>
          <w:sz w:val="22"/>
          <w:szCs w:val="22"/>
        </w:rPr>
      </w:pPr>
      <w:r>
        <w:rPr>
          <w:b/>
          <w:color w:val="000000"/>
          <w:szCs w:val="20"/>
          <w:lang w:val="kk-KZ"/>
        </w:rPr>
        <w:t xml:space="preserve"> </w:t>
      </w:r>
      <w:r>
        <w:rPr>
          <w:rFonts w:ascii="Courier New" w:hAnsi="Courier New"/>
          <w:color w:val="000000"/>
          <w:sz w:val="22"/>
          <w:szCs w:val="22"/>
        </w:rPr>
        <w:t xml:space="preserve">   </w:t>
      </w:r>
    </w:p>
    <w:tbl>
      <w:tblPr>
        <w:tblW w:w="8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6"/>
        <w:gridCol w:w="2128"/>
        <w:gridCol w:w="1844"/>
        <w:gridCol w:w="2412"/>
      </w:tblGrid>
      <w:tr w:rsidR="0075607B" w14:paraId="5E1EA87D" w14:textId="77777777" w:rsidTr="00385775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31E3" w14:textId="77777777" w:rsidR="0075607B" w:rsidRDefault="0075607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Т. час/период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8F5B" w14:textId="77777777" w:rsidR="0075607B" w:rsidRDefault="0075607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кг/час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713E" w14:textId="77777777" w:rsidR="0075607B" w:rsidRDefault="0075607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М. г/сек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59E6" w14:textId="77777777" w:rsidR="0075607B" w:rsidRDefault="0075607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В. т/год</w:t>
            </w:r>
          </w:p>
        </w:tc>
      </w:tr>
      <w:tr w:rsidR="00385775" w14:paraId="2AC37DE4" w14:textId="77777777" w:rsidTr="00385775">
        <w:trPr>
          <w:trHeight w:val="30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BEBE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4320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581E" w14:textId="77777777" w:rsidR="00385775" w:rsidRP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 w:rsidRPr="00385775">
              <w:rPr>
                <w:rFonts w:ascii="Courier New" w:hAnsi="Courier New" w:cs="Courier New"/>
                <w:color w:val="000000"/>
                <w:sz w:val="22"/>
                <w:szCs w:val="20"/>
              </w:rPr>
              <w:t>0,057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D2940" w14:textId="77777777" w:rsidR="00385775" w:rsidRDefault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0,015833333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587C" w14:textId="77777777" w:rsidR="00385775" w:rsidRDefault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0,24624</w:t>
            </w:r>
          </w:p>
        </w:tc>
      </w:tr>
    </w:tbl>
    <w:p w14:paraId="28C15C96" w14:textId="77777777" w:rsidR="0075607B" w:rsidRDefault="0075607B" w:rsidP="0075607B">
      <w:pPr>
        <w:jc w:val="center"/>
        <w:rPr>
          <w:rFonts w:ascii="Courier New" w:hAnsi="Courier New"/>
          <w:b/>
          <w:color w:val="000000"/>
          <w:sz w:val="22"/>
          <w:szCs w:val="22"/>
        </w:rPr>
      </w:pPr>
    </w:p>
    <w:p w14:paraId="1D09A848" w14:textId="77777777" w:rsidR="0075607B" w:rsidRDefault="0075607B" w:rsidP="0075607B">
      <w:pPr>
        <w:rPr>
          <w:rFonts w:ascii="Courier New" w:hAnsi="Courier New" w:cs="Courier New"/>
          <w:color w:val="000000"/>
          <w:szCs w:val="20"/>
        </w:rPr>
      </w:pPr>
      <w:r>
        <w:rPr>
          <w:rFonts w:ascii="Courier New" w:hAnsi="Courier New" w:cs="Courier New"/>
          <w:color w:val="000000"/>
          <w:szCs w:val="20"/>
        </w:rPr>
        <w:t>Выбросы индивидуальных компонентов по группам:</w:t>
      </w:r>
    </w:p>
    <w:tbl>
      <w:tblPr>
        <w:tblW w:w="9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5"/>
        <w:gridCol w:w="4513"/>
        <w:gridCol w:w="992"/>
        <w:gridCol w:w="1700"/>
        <w:gridCol w:w="1800"/>
      </w:tblGrid>
      <w:tr w:rsidR="0075607B" w14:paraId="412FEEF7" w14:textId="77777777" w:rsidTr="00385775">
        <w:trPr>
          <w:trHeight w:val="33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9811" w14:textId="77777777" w:rsidR="0075607B" w:rsidRDefault="0075607B" w:rsidP="00385775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Код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89B6" w14:textId="77777777" w:rsidR="0075607B" w:rsidRDefault="0075607B" w:rsidP="00385775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Примесь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D42C" w14:textId="77777777" w:rsidR="0075607B" w:rsidRDefault="0075607B" w:rsidP="00385775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</w:rPr>
              <w:t>С</w:t>
            </w:r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х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22"/>
                <w:szCs w:val="20"/>
                <w:vertAlign w:val="subscript"/>
              </w:rPr>
              <w:t>, 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79A6" w14:textId="77777777" w:rsidR="0075607B" w:rsidRDefault="0075607B" w:rsidP="00385775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г/с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8ABA" w14:textId="77777777" w:rsidR="0075607B" w:rsidRDefault="0075607B" w:rsidP="00385775">
            <w:pPr>
              <w:jc w:val="center"/>
              <w:rPr>
                <w:b/>
                <w:i/>
                <w:color w:val="000000"/>
                <w:sz w:val="22"/>
                <w:szCs w:val="20"/>
              </w:rPr>
            </w:pPr>
            <w:r>
              <w:rPr>
                <w:b/>
                <w:i/>
                <w:color w:val="000000"/>
                <w:sz w:val="22"/>
                <w:szCs w:val="20"/>
              </w:rPr>
              <w:t>Выброс т/период</w:t>
            </w:r>
          </w:p>
        </w:tc>
      </w:tr>
      <w:tr w:rsidR="00385775" w14:paraId="1179ADD1" w14:textId="77777777" w:rsidTr="00385775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5B0F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0415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4CC8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С1-С5 (1502*)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5193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72,46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941BA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0.011472833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B67CA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0.178425504</w:t>
            </w:r>
          </w:p>
        </w:tc>
      </w:tr>
      <w:tr w:rsidR="00385775" w14:paraId="4CE9E6FE" w14:textId="77777777" w:rsidTr="00385775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E11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0416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6270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Смесь углеводородов предельных С6-С10 (1503*)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1ACF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26,8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352E9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0.004243333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9B13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0.06599232</w:t>
            </w:r>
          </w:p>
        </w:tc>
      </w:tr>
      <w:tr w:rsidR="00385775" w14:paraId="7BDD9CA8" w14:textId="77777777" w:rsidTr="00385775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75DD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0602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8616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Бензол (64)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DBE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6D61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5.54167E-05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FCC4D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0.00086184</w:t>
            </w:r>
          </w:p>
        </w:tc>
      </w:tr>
      <w:tr w:rsidR="00385775" w14:paraId="077FA699" w14:textId="77777777" w:rsidTr="00385775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CE71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0621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B72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Метилбензол (349)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B8A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3865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3.48333E-05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561A4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0.000541728</w:t>
            </w:r>
          </w:p>
        </w:tc>
      </w:tr>
      <w:tr w:rsidR="00385775" w14:paraId="6A3654D1" w14:textId="77777777" w:rsidTr="00385775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0323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0616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4176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Диметилбензол (смесь о-, м-, п- изомеров) (203)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2D5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4953C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1.74167E-05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DF9D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0.000270864</w:t>
            </w:r>
          </w:p>
        </w:tc>
      </w:tr>
      <w:tr w:rsidR="00385775" w14:paraId="27506E5D" w14:textId="77777777" w:rsidTr="00385775">
        <w:trPr>
          <w:trHeight w:val="330"/>
        </w:trPr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BA1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0333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7207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Сероводород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) (518)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56A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0"/>
              </w:rPr>
              <w:t>0,06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10668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0.0000095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FC2C9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0.000147744</w:t>
            </w:r>
          </w:p>
        </w:tc>
      </w:tr>
    </w:tbl>
    <w:p w14:paraId="53A6BB5A" w14:textId="77777777" w:rsidR="00901DDB" w:rsidRDefault="00901DDB" w:rsidP="00FE686E">
      <w:pPr>
        <w:rPr>
          <w:rFonts w:ascii="Courier New" w:hAnsi="Courier New" w:cs="Courier New"/>
          <w:sz w:val="22"/>
        </w:rPr>
      </w:pPr>
    </w:p>
    <w:p w14:paraId="3E6E562B" w14:textId="77777777" w:rsidR="00385775" w:rsidRP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 w:rsidRPr="00385775">
        <w:rPr>
          <w:rFonts w:ascii="Courier New" w:hAnsi="Courier New" w:cs="Courier New"/>
          <w:b/>
          <w:color w:val="000000"/>
          <w:sz w:val="22"/>
        </w:rPr>
        <w:t xml:space="preserve">Источник загрязнения: 6226, </w:t>
      </w:r>
      <w:proofErr w:type="spellStart"/>
      <w:r w:rsidRPr="00385775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29EC8DBC" w14:textId="77777777" w:rsidR="00385775" w:rsidRP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 w:rsidRPr="00385775">
        <w:rPr>
          <w:rFonts w:ascii="Courier New" w:hAnsi="Courier New" w:cs="Courier New"/>
          <w:b/>
          <w:color w:val="000000"/>
          <w:sz w:val="22"/>
        </w:rPr>
        <w:t>Источник выделения: 6226 01, ЗРА и ФС площадки испытания скважины</w:t>
      </w:r>
    </w:p>
    <w:p w14:paraId="73061E2A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CC02C4A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1. Методика расчетов выбросов в окружающую </w:t>
      </w:r>
      <w:proofErr w:type="gramStart"/>
      <w:r>
        <w:rPr>
          <w:rFonts w:ascii="Courier New" w:hAnsi="Courier New" w:cs="Courier New"/>
          <w:color w:val="000000"/>
          <w:sz w:val="22"/>
        </w:rPr>
        <w:t>среду  от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неорганизованных источников АО "</w:t>
      </w:r>
      <w:proofErr w:type="spellStart"/>
      <w:r>
        <w:rPr>
          <w:rFonts w:ascii="Courier New" w:hAnsi="Courier New" w:cs="Courier New"/>
          <w:color w:val="000000"/>
          <w:sz w:val="22"/>
        </w:rPr>
        <w:t>Казтрансойла</w:t>
      </w:r>
      <w:proofErr w:type="spellEnd"/>
      <w:r>
        <w:rPr>
          <w:rFonts w:ascii="Courier New" w:hAnsi="Courier New" w:cs="Courier New"/>
          <w:color w:val="000000"/>
          <w:sz w:val="22"/>
        </w:rPr>
        <w:t>" Астана, 2005 (п.6.1, 6.2, 6.3 и 6.4)</w:t>
      </w:r>
    </w:p>
    <w:p w14:paraId="036FF69E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2. Методическое пособие по расчету, нормированию и контролю выбросов загрязняющих веществ в атмосферный воздух (дополненное и переработанное), </w:t>
      </w:r>
      <w:proofErr w:type="spellStart"/>
      <w:r>
        <w:rPr>
          <w:rFonts w:ascii="Courier New" w:hAnsi="Courier New" w:cs="Courier New"/>
          <w:color w:val="000000"/>
          <w:sz w:val="22"/>
        </w:rPr>
        <w:t>CПб</w:t>
      </w:r>
      <w:proofErr w:type="spellEnd"/>
      <w:r>
        <w:rPr>
          <w:rFonts w:ascii="Courier New" w:hAnsi="Courier New" w:cs="Courier New"/>
          <w:color w:val="000000"/>
          <w:sz w:val="22"/>
        </w:rPr>
        <w:t>, НИИ Атмосфера, 2005</w:t>
      </w:r>
    </w:p>
    <w:p w14:paraId="7954B5CE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3. Методические указания по определению выбросов загрязняющих</w:t>
      </w:r>
    </w:p>
    <w:p w14:paraId="41CF98B2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5421BE0D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2D84ED5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Наименование оборудования: Запорно-регулирующая арматура (легкие углеводороды, двухфазные среды)</w:t>
      </w:r>
    </w:p>
    <w:p w14:paraId="5F90E1D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5433DAE7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0.012996</w:t>
      </w:r>
    </w:p>
    <w:p w14:paraId="6461B0C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0.365</w:t>
      </w:r>
    </w:p>
    <w:p w14:paraId="12C87CF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32</w:t>
      </w:r>
    </w:p>
    <w:p w14:paraId="306FF1E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4320</w:t>
      </w:r>
    </w:p>
    <w:p w14:paraId="51A08F7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0.365 · 0.012996 · 32 = </w:t>
      </w:r>
      <w:r>
        <w:rPr>
          <w:rFonts w:ascii="Arial" w:hAnsi="Arial" w:cs="Arial"/>
          <w:b/>
          <w:color w:val="000000"/>
        </w:rPr>
        <w:t>0.1518</w:t>
      </w:r>
    </w:p>
    <w:p w14:paraId="17AC08C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0.1518 / 3.6 = </w:t>
      </w:r>
      <w:r>
        <w:rPr>
          <w:rFonts w:ascii="Arial" w:hAnsi="Arial" w:cs="Arial"/>
          <w:b/>
          <w:color w:val="000000"/>
        </w:rPr>
        <w:t>0.0422</w:t>
      </w:r>
    </w:p>
    <w:p w14:paraId="3DD926D0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4EB2CAB6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3C177718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6B40986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28247D1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0.0422 · 72.46 / 100 = </w:t>
      </w:r>
      <w:r>
        <w:rPr>
          <w:rFonts w:ascii="Arial" w:hAnsi="Arial" w:cs="Arial"/>
          <w:b/>
          <w:color w:val="000000"/>
        </w:rPr>
        <w:t>0.0306</w:t>
      </w:r>
    </w:p>
    <w:p w14:paraId="1ADFBFF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0.0306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0.476</w:t>
      </w:r>
    </w:p>
    <w:p w14:paraId="14D4FE37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4A294B63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D3DF2C7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3C977FA7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1B090ED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0.0422 · 26.8 / 100 = </w:t>
      </w:r>
      <w:r>
        <w:rPr>
          <w:rFonts w:ascii="Arial" w:hAnsi="Arial" w:cs="Arial"/>
          <w:b/>
          <w:color w:val="000000"/>
        </w:rPr>
        <w:t>0.0113</w:t>
      </w:r>
    </w:p>
    <w:p w14:paraId="458A705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0.0113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0.1757</w:t>
      </w:r>
    </w:p>
    <w:p w14:paraId="6B05BD6F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56412BC2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1D3882A0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1BF8031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149BC12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0.0422 · 0.06 / 100 = </w:t>
      </w:r>
      <w:r>
        <w:rPr>
          <w:rFonts w:ascii="Arial" w:hAnsi="Arial" w:cs="Arial"/>
          <w:b/>
          <w:color w:val="000000"/>
        </w:rPr>
        <w:t>0.0000253</w:t>
      </w:r>
    </w:p>
    <w:p w14:paraId="364DE4A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0.0000253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0.0003935</w:t>
      </w:r>
    </w:p>
    <w:p w14:paraId="654A0C05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64BC19D8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1F38613E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50F73EF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383799D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0.0422 · 0.35 / 100 = </w:t>
      </w:r>
      <w:r>
        <w:rPr>
          <w:rFonts w:ascii="Arial" w:hAnsi="Arial" w:cs="Arial"/>
          <w:b/>
          <w:color w:val="000000"/>
        </w:rPr>
        <w:t>0.0001477</w:t>
      </w:r>
    </w:p>
    <w:p w14:paraId="4814CC1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0.0001477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0.002297</w:t>
      </w:r>
    </w:p>
    <w:p w14:paraId="60E5FD58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72351040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8BD6E0B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1633938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53AEB14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0.0422 · 0.11 / 100 = </w:t>
      </w:r>
      <w:r>
        <w:rPr>
          <w:rFonts w:ascii="Arial" w:hAnsi="Arial" w:cs="Arial"/>
          <w:b/>
          <w:color w:val="000000"/>
        </w:rPr>
        <w:t>0.0000464</w:t>
      </w:r>
    </w:p>
    <w:p w14:paraId="6FD3BC7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0.0000464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0.000722</w:t>
      </w:r>
    </w:p>
    <w:p w14:paraId="28F232F8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6E9A12CE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27D06A50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018B541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9266FD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0.0422 · 0.22 / 100 = </w:t>
      </w:r>
      <w:r>
        <w:rPr>
          <w:rFonts w:ascii="Arial" w:hAnsi="Arial" w:cs="Arial"/>
          <w:b/>
          <w:color w:val="000000"/>
        </w:rPr>
        <w:t>0.0000928</w:t>
      </w:r>
    </w:p>
    <w:p w14:paraId="329E6C3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0.0000928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0.001443</w:t>
      </w:r>
    </w:p>
    <w:p w14:paraId="02AB6E9A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05BEC8E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Фланцевые соединения (легкие углеводороды, двухфазные среды)</w:t>
      </w:r>
    </w:p>
    <w:p w14:paraId="032D762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технологического потока: Утечки из легкой жидкости</w:t>
      </w:r>
    </w:p>
    <w:p w14:paraId="021962F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Расчетная величина утечки, кг/</w:t>
      </w:r>
      <w:proofErr w:type="gramStart"/>
      <w:r>
        <w:rPr>
          <w:rFonts w:ascii="Courier New" w:hAnsi="Courier New" w:cs="Courier New"/>
          <w:color w:val="000000"/>
          <w:sz w:val="22"/>
        </w:rPr>
        <w:t>час(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0.000396</w:t>
      </w:r>
    </w:p>
    <w:p w14:paraId="22F55A0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Расчетная доля уплотнений, потерявших герметичность, доли </w:t>
      </w:r>
      <w:proofErr w:type="gramStart"/>
      <w:r>
        <w:rPr>
          <w:rFonts w:ascii="Courier New" w:hAnsi="Courier New" w:cs="Courier New"/>
          <w:color w:val="000000"/>
          <w:sz w:val="22"/>
        </w:rPr>
        <w:t>единицы(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Прил.Б1), </w:t>
      </w:r>
      <w:r>
        <w:rPr>
          <w:b/>
          <w:i/>
          <w:color w:val="000000"/>
          <w:sz w:val="22"/>
        </w:rPr>
        <w:t xml:space="preserve">X = </w:t>
      </w:r>
      <w:r>
        <w:rPr>
          <w:rFonts w:ascii="Arial" w:hAnsi="Arial" w:cs="Arial"/>
          <w:b/>
          <w:color w:val="000000"/>
        </w:rPr>
        <w:t>0.05</w:t>
      </w:r>
    </w:p>
    <w:p w14:paraId="398C658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Общее количество данного оборудования, шт.,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64</w:t>
      </w:r>
    </w:p>
    <w:p w14:paraId="5A1F8D3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4320</w:t>
      </w:r>
    </w:p>
    <w:p w14:paraId="0778B2A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X · Q · N = </w:t>
      </w:r>
      <w:r>
        <w:rPr>
          <w:b/>
          <w:color w:val="000000"/>
        </w:rPr>
        <w:t xml:space="preserve">0.05 · 0.000396 · 64 = </w:t>
      </w:r>
      <w:r>
        <w:rPr>
          <w:rFonts w:ascii="Arial" w:hAnsi="Arial" w:cs="Arial"/>
          <w:b/>
          <w:color w:val="000000"/>
        </w:rPr>
        <w:t>0.001267</w:t>
      </w:r>
    </w:p>
    <w:p w14:paraId="3C6A4AF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Суммарная утечка всех компонентов, г/с,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/ 3.6 = </w:t>
      </w:r>
      <w:r>
        <w:rPr>
          <w:b/>
          <w:color w:val="000000"/>
        </w:rPr>
        <w:t xml:space="preserve">0.001267 / 3.6 = </w:t>
      </w:r>
      <w:r>
        <w:rPr>
          <w:rFonts w:ascii="Arial" w:hAnsi="Arial" w:cs="Arial"/>
          <w:b/>
          <w:color w:val="000000"/>
        </w:rPr>
        <w:t>0.000352</w:t>
      </w:r>
    </w:p>
    <w:p w14:paraId="54CADC91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057C83AA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14D3D432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1D8047E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72.46</w:t>
      </w:r>
    </w:p>
    <w:p w14:paraId="5D5406B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0.000352 · 72.46 / 100 = </w:t>
      </w:r>
      <w:r>
        <w:rPr>
          <w:rFonts w:ascii="Arial" w:hAnsi="Arial" w:cs="Arial"/>
          <w:b/>
          <w:color w:val="000000"/>
        </w:rPr>
        <w:t>0.000255</w:t>
      </w:r>
    </w:p>
    <w:p w14:paraId="7B91ABF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0.000255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0.003966</w:t>
      </w:r>
    </w:p>
    <w:p w14:paraId="1E7ED948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03625BA1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6F61D300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16E8AAF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26.8</w:t>
      </w:r>
    </w:p>
    <w:p w14:paraId="76F3012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0.000352 · 26.8 / 100 = </w:t>
      </w:r>
      <w:r>
        <w:rPr>
          <w:rFonts w:ascii="Arial" w:hAnsi="Arial" w:cs="Arial"/>
          <w:b/>
          <w:color w:val="000000"/>
        </w:rPr>
        <w:t>0.0000943</w:t>
      </w:r>
    </w:p>
    <w:p w14:paraId="6380C71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0.0000943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0.001467</w:t>
      </w:r>
    </w:p>
    <w:p w14:paraId="5E6333A5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1EC11CCE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14:paraId="717AD8D5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10DD66F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0.06</w:t>
      </w:r>
    </w:p>
    <w:p w14:paraId="18C376F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0.000352 · 0.06 / 100 = </w:t>
      </w:r>
      <w:r>
        <w:rPr>
          <w:rFonts w:ascii="Arial" w:hAnsi="Arial" w:cs="Arial"/>
          <w:b/>
          <w:color w:val="000000"/>
        </w:rPr>
        <w:t>0.000000211</w:t>
      </w:r>
    </w:p>
    <w:p w14:paraId="1DB85AF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0.000000211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0.00000328</w:t>
      </w:r>
    </w:p>
    <w:p w14:paraId="4485AEA3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578969F2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0602 Бензол (64)</w:t>
      </w:r>
    </w:p>
    <w:p w14:paraId="4DB254BC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4D6998B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0.35</w:t>
      </w:r>
    </w:p>
    <w:p w14:paraId="6715B92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0.000352 · 0.35 / 100 = </w:t>
      </w:r>
      <w:r>
        <w:rPr>
          <w:rFonts w:ascii="Arial" w:hAnsi="Arial" w:cs="Arial"/>
          <w:b/>
          <w:color w:val="000000"/>
        </w:rPr>
        <w:t>0.000001232</w:t>
      </w:r>
    </w:p>
    <w:p w14:paraId="476D8209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0.000001232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0.00001916</w:t>
      </w:r>
    </w:p>
    <w:p w14:paraId="4F225DD3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74763739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76318229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645B53D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0.11</w:t>
      </w:r>
    </w:p>
    <w:p w14:paraId="1EACE73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0.000352 · 0.11 / 100 = </w:t>
      </w:r>
      <w:r>
        <w:rPr>
          <w:rFonts w:ascii="Arial" w:hAnsi="Arial" w:cs="Arial"/>
          <w:b/>
          <w:color w:val="000000"/>
        </w:rPr>
        <w:t>0.000000387</w:t>
      </w:r>
    </w:p>
    <w:p w14:paraId="6A2F80C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0.000000387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0.00000602</w:t>
      </w:r>
    </w:p>
    <w:p w14:paraId="3B6C0A91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ADE1FF6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(349)</w:t>
      </w:r>
    </w:p>
    <w:p w14:paraId="767CFE8D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343E4D6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2"/>
        </w:rPr>
        <w:t xml:space="preserve">C = </w:t>
      </w:r>
      <w:r>
        <w:rPr>
          <w:rFonts w:ascii="Arial" w:hAnsi="Arial" w:cs="Arial"/>
          <w:b/>
          <w:color w:val="000000"/>
        </w:rPr>
        <w:t>0.22</w:t>
      </w:r>
    </w:p>
    <w:p w14:paraId="552D1F2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 · C / 100 = </w:t>
      </w:r>
      <w:r>
        <w:rPr>
          <w:b/>
          <w:color w:val="000000"/>
        </w:rPr>
        <w:t xml:space="preserve">0.000352 · 0.22 / 100 = </w:t>
      </w:r>
      <w:r>
        <w:rPr>
          <w:rFonts w:ascii="Arial" w:hAnsi="Arial" w:cs="Arial"/>
          <w:b/>
          <w:color w:val="000000"/>
        </w:rPr>
        <w:t>0.000000774</w:t>
      </w:r>
    </w:p>
    <w:p w14:paraId="3F10B26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_G_ · _T_ · 3600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0.000000774 · 4320 · 3600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0.00001204</w:t>
      </w:r>
    </w:p>
    <w:p w14:paraId="7E98B25E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42FFACA5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Сводная таблица расчетов: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1584"/>
        <w:gridCol w:w="1584"/>
        <w:gridCol w:w="1452"/>
      </w:tblGrid>
      <w:tr w:rsidR="00385775" w14:paraId="5650735E" w14:textId="77777777" w:rsidTr="0038577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1061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Оборудов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3C743C4B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E808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spellStart"/>
            <w:r>
              <w:rPr>
                <w:b/>
                <w:i/>
                <w:color w:val="000000"/>
                <w:sz w:val="22"/>
              </w:rPr>
              <w:t>Технологич</w:t>
            </w:r>
            <w:proofErr w:type="spellEnd"/>
            <w:r>
              <w:rPr>
                <w:b/>
                <w:i/>
                <w:color w:val="000000"/>
                <w:sz w:val="22"/>
              </w:rPr>
              <w:t>.</w:t>
            </w:r>
          </w:p>
          <w:p w14:paraId="12874C22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поток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63EE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Общее кол-</w:t>
            </w:r>
          </w:p>
          <w:p w14:paraId="3786886A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во, шт.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142A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 xml:space="preserve">Время </w:t>
            </w:r>
            <w:proofErr w:type="spellStart"/>
            <w:r>
              <w:rPr>
                <w:b/>
                <w:i/>
                <w:color w:val="000000"/>
                <w:sz w:val="22"/>
              </w:rPr>
              <w:t>ра</w:t>
            </w:r>
            <w:proofErr w:type="spellEnd"/>
            <w:r>
              <w:rPr>
                <w:b/>
                <w:i/>
                <w:color w:val="000000"/>
                <w:sz w:val="22"/>
              </w:rPr>
              <w:t>-</w:t>
            </w:r>
          </w:p>
          <w:p w14:paraId="190E57F1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боты, ч/г</w:t>
            </w:r>
          </w:p>
        </w:tc>
      </w:tr>
      <w:tr w:rsidR="00385775" w14:paraId="40127822" w14:textId="77777777" w:rsidTr="0038577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CD8A" w14:textId="77777777" w:rsidR="00385775" w:rsidRDefault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12A7" w14:textId="77777777" w:rsidR="00385775" w:rsidRDefault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839B" w14:textId="77777777" w:rsidR="00385775" w:rsidRDefault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32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C3BA" w14:textId="77777777" w:rsidR="00385775" w:rsidRDefault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4320</w:t>
            </w:r>
          </w:p>
        </w:tc>
      </w:tr>
      <w:tr w:rsidR="00385775" w14:paraId="7F8A1485" w14:textId="77777777" w:rsidTr="0038577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87B8" w14:textId="77777777" w:rsidR="00385775" w:rsidRDefault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Фланцевые соединения (легкие углеводороды, двухфазные среды)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6FBE" w14:textId="77777777" w:rsidR="00385775" w:rsidRDefault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Утечки из легкой жидкости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93F4" w14:textId="77777777" w:rsidR="00385775" w:rsidRDefault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64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DFDE" w14:textId="77777777" w:rsidR="00385775" w:rsidRDefault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4320</w:t>
            </w:r>
          </w:p>
        </w:tc>
      </w:tr>
    </w:tbl>
    <w:p w14:paraId="6F42407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5BAF9202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798137E8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385775" w14:paraId="329A6DF7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AFAC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4501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2A61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9E1C" w14:textId="77777777" w:rsidR="00385775" w:rsidRDefault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5775" w14:paraId="1D8F5894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75BE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F221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E2B5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0.0000253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2A5F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0.00039678</w:t>
            </w:r>
          </w:p>
        </w:tc>
      </w:tr>
      <w:tr w:rsidR="00385775" w14:paraId="4051A132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5FB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9B35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35F7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0.0306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2C48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0.479966</w:t>
            </w:r>
          </w:p>
        </w:tc>
      </w:tr>
      <w:tr w:rsidR="00385775" w14:paraId="5F228695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C93E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0416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0D57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96D3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0.0113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FCC9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0.177167</w:t>
            </w:r>
          </w:p>
        </w:tc>
      </w:tr>
      <w:tr w:rsidR="00385775" w14:paraId="749A8786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DA9E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0602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CD18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Бензол (64)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E890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0.0001477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A3CB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0.00231616</w:t>
            </w:r>
          </w:p>
        </w:tc>
      </w:tr>
      <w:tr w:rsidR="00385775" w14:paraId="5C12C3C8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055B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0616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60A1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E1E5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0.0000464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ED21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0.00072802</w:t>
            </w:r>
          </w:p>
        </w:tc>
      </w:tr>
      <w:tr w:rsidR="00385775" w14:paraId="1ED71B67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C3B8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0621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518B" w14:textId="77777777" w:rsidR="00385775" w:rsidRDefault="0038577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2A52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0.0000928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A1F" w14:textId="77777777" w:rsidR="00385775" w:rsidRDefault="0038577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0.00145504</w:t>
            </w:r>
          </w:p>
        </w:tc>
      </w:tr>
    </w:tbl>
    <w:p w14:paraId="3D4306B9" w14:textId="77777777" w:rsidR="00385775" w:rsidRDefault="00385775" w:rsidP="00FE686E">
      <w:pPr>
        <w:rPr>
          <w:rFonts w:ascii="Courier New" w:hAnsi="Courier New" w:cs="Courier New"/>
          <w:sz w:val="22"/>
        </w:rPr>
      </w:pPr>
    </w:p>
    <w:p w14:paraId="4F65CBE9" w14:textId="77777777" w:rsidR="00385775" w:rsidRDefault="00385775" w:rsidP="00385775">
      <w:pPr>
        <w:rPr>
          <w:rFonts w:ascii="Courier New" w:hAnsi="Courier New" w:cs="Courier New"/>
          <w:sz w:val="22"/>
        </w:rPr>
      </w:pPr>
    </w:p>
    <w:p w14:paraId="0F4C8848" w14:textId="77777777" w:rsidR="00385775" w:rsidRDefault="00385775" w:rsidP="00385775">
      <w:pPr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 xml:space="preserve">Источник загрязнения № 6227. </w:t>
      </w:r>
      <w:proofErr w:type="spellStart"/>
      <w:r>
        <w:rPr>
          <w:rFonts w:ascii="Courier New" w:hAnsi="Courier New" w:cs="Courier New"/>
          <w:b/>
          <w:i/>
          <w:sz w:val="22"/>
          <w:szCs w:val="22"/>
        </w:rPr>
        <w:t>Неорганизован</w:t>
      </w:r>
      <w:proofErr w:type="spellEnd"/>
      <w:r>
        <w:rPr>
          <w:rFonts w:ascii="Courier New" w:hAnsi="Courier New" w:cs="Courier New"/>
          <w:b/>
          <w:i/>
          <w:sz w:val="22"/>
          <w:szCs w:val="22"/>
        </w:rPr>
        <w:t>.</w:t>
      </w:r>
    </w:p>
    <w:p w14:paraId="0614F572" w14:textId="77777777" w:rsidR="00385775" w:rsidRDefault="00385775" w:rsidP="00385775">
      <w:pPr>
        <w:jc w:val="both"/>
        <w:rPr>
          <w:rFonts w:ascii="Courier New" w:hAnsi="Courier New" w:cs="Courier New"/>
          <w:b/>
          <w:i/>
          <w:sz w:val="22"/>
          <w:szCs w:val="22"/>
        </w:rPr>
      </w:pPr>
      <w:r>
        <w:rPr>
          <w:rFonts w:ascii="Courier New" w:hAnsi="Courier New" w:cs="Courier New"/>
          <w:b/>
          <w:i/>
          <w:sz w:val="22"/>
          <w:szCs w:val="22"/>
        </w:rPr>
        <w:t xml:space="preserve">Источник выделения № 01 Покрасочные работы </w:t>
      </w:r>
      <w:r>
        <w:rPr>
          <w:rFonts w:ascii="Courier New" w:hAnsi="Courier New" w:cs="Courier New"/>
          <w:b/>
          <w:color w:val="000000"/>
          <w:sz w:val="22"/>
        </w:rPr>
        <w:t>Эмаль НЦ-11</w:t>
      </w:r>
    </w:p>
    <w:p w14:paraId="6D18CE3C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6BACB9F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</w:t>
      </w:r>
      <w:proofErr w:type="gramStart"/>
      <w:r>
        <w:rPr>
          <w:rFonts w:ascii="Courier New" w:hAnsi="Courier New" w:cs="Courier New"/>
          <w:color w:val="000000"/>
          <w:sz w:val="22"/>
        </w:rPr>
        <w:t>тонн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0.03</w:t>
      </w:r>
    </w:p>
    <w:p w14:paraId="5C68628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кг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0.5</w:t>
      </w:r>
    </w:p>
    <w:p w14:paraId="2B9978E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39BF891D" w14:textId="77777777" w:rsid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Марка ЛКМ: Эмаль НЦ-11</w:t>
      </w:r>
    </w:p>
    <w:p w14:paraId="03FBDF8D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70BBD8A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74.5</w:t>
      </w:r>
    </w:p>
    <w:p w14:paraId="71741E04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0EB07013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(Спирт н-бутиловый)</w:t>
      </w:r>
    </w:p>
    <w:p w14:paraId="21C83CA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14:paraId="19CCA665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5B18399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4B66724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0.03 * 74.5 * 10 * 100 * 10 ^ -6 = </w:t>
      </w:r>
      <w:r>
        <w:rPr>
          <w:rFonts w:ascii="Arial" w:hAnsi="Arial" w:cs="Arial"/>
          <w:b/>
          <w:color w:val="000000"/>
        </w:rPr>
        <w:t>0.002235</w:t>
      </w:r>
    </w:p>
    <w:p w14:paraId="343BFE5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 ЗВ (5-6), г/</w:t>
      </w:r>
      <w:proofErr w:type="gramStart"/>
      <w:r>
        <w:rPr>
          <w:rFonts w:ascii="Courier New" w:hAnsi="Courier New" w:cs="Courier New"/>
          <w:color w:val="000000"/>
          <w:sz w:val="22"/>
        </w:rPr>
        <w:t>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0.5 * 74.5 * 10 * 100 / (3.6 * 10 ^ 6) = </w:t>
      </w:r>
      <w:r>
        <w:rPr>
          <w:rFonts w:ascii="Arial" w:hAnsi="Arial" w:cs="Arial"/>
          <w:b/>
          <w:color w:val="000000"/>
        </w:rPr>
        <w:t>0.01035</w:t>
      </w:r>
    </w:p>
    <w:p w14:paraId="7C9A226E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4027BE56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</w:t>
      </w:r>
    </w:p>
    <w:p w14:paraId="4FBDC42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14:paraId="3E1A0C7E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85E03D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9C5D5D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0.03 * 74.5 * 25 * 100 * 10 ^ -6 = </w:t>
      </w:r>
      <w:r>
        <w:rPr>
          <w:rFonts w:ascii="Arial" w:hAnsi="Arial" w:cs="Arial"/>
          <w:b/>
          <w:color w:val="000000"/>
        </w:rPr>
        <w:t>0.00559</w:t>
      </w:r>
    </w:p>
    <w:p w14:paraId="55A9CD0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 ЗВ (5-6), г/</w:t>
      </w:r>
      <w:proofErr w:type="gramStart"/>
      <w:r>
        <w:rPr>
          <w:rFonts w:ascii="Courier New" w:hAnsi="Courier New" w:cs="Courier New"/>
          <w:color w:val="000000"/>
          <w:sz w:val="22"/>
        </w:rPr>
        <w:t>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0.5 * 74.5 * 25 * 100 / (3.6 * 10 ^ 6) = </w:t>
      </w:r>
      <w:r>
        <w:rPr>
          <w:rFonts w:ascii="Arial" w:hAnsi="Arial" w:cs="Arial"/>
          <w:b/>
          <w:color w:val="000000"/>
        </w:rPr>
        <w:t>0.02587</w:t>
      </w:r>
    </w:p>
    <w:p w14:paraId="6E2AA422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74E7A775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(Толуол)</w:t>
      </w:r>
    </w:p>
    <w:p w14:paraId="76101E20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14:paraId="63609DBF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C90866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F81B58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0.03 * 74.5 * 25 * 100 * 10 ^ -6 = </w:t>
      </w:r>
      <w:r>
        <w:rPr>
          <w:rFonts w:ascii="Arial" w:hAnsi="Arial" w:cs="Arial"/>
          <w:b/>
          <w:color w:val="000000"/>
        </w:rPr>
        <w:t>0.00559</w:t>
      </w:r>
    </w:p>
    <w:p w14:paraId="4E1CC84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 ЗВ (5-6), г/</w:t>
      </w:r>
      <w:proofErr w:type="gramStart"/>
      <w:r>
        <w:rPr>
          <w:rFonts w:ascii="Courier New" w:hAnsi="Courier New" w:cs="Courier New"/>
          <w:color w:val="000000"/>
          <w:sz w:val="22"/>
        </w:rPr>
        <w:t>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0.5 * 74.5 * 25 * 100 / (3.6 * 10 ^ 6) = </w:t>
      </w:r>
      <w:r>
        <w:rPr>
          <w:rFonts w:ascii="Arial" w:hAnsi="Arial" w:cs="Arial"/>
          <w:b/>
          <w:color w:val="000000"/>
        </w:rPr>
        <w:t>0.02587</w:t>
      </w:r>
    </w:p>
    <w:p w14:paraId="413CA217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4E2312B6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(Спирт этиловый)</w:t>
      </w:r>
    </w:p>
    <w:p w14:paraId="3291BF7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14:paraId="1C6AE89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4C6895D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6349DF9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0.03 * 74.5 * 15 * 100 * 10 ^ -6 = </w:t>
      </w:r>
      <w:r>
        <w:rPr>
          <w:rFonts w:ascii="Arial" w:hAnsi="Arial" w:cs="Arial"/>
          <w:b/>
          <w:color w:val="000000"/>
        </w:rPr>
        <w:t>0.00335</w:t>
      </w:r>
    </w:p>
    <w:p w14:paraId="2413159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 ЗВ (5-6), г/</w:t>
      </w:r>
      <w:proofErr w:type="gramStart"/>
      <w:r>
        <w:rPr>
          <w:rFonts w:ascii="Courier New" w:hAnsi="Courier New" w:cs="Courier New"/>
          <w:color w:val="000000"/>
          <w:sz w:val="22"/>
        </w:rPr>
        <w:t>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0.5 * 74.5 * 15 * 100 / (3.6 * 10 ^ 6) = </w:t>
      </w:r>
      <w:r>
        <w:rPr>
          <w:rFonts w:ascii="Arial" w:hAnsi="Arial" w:cs="Arial"/>
          <w:b/>
          <w:color w:val="000000"/>
        </w:rPr>
        <w:t>0.01552</w:t>
      </w:r>
    </w:p>
    <w:p w14:paraId="0B313AF9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7AB01D7F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1240 Этилацетат</w:t>
      </w:r>
    </w:p>
    <w:p w14:paraId="5168966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25</w:t>
      </w:r>
    </w:p>
    <w:p w14:paraId="345FFF8F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61DBE59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4C04C1F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0.03 * 74.5 * 25 * 100 * 10 ^ -6 = </w:t>
      </w:r>
      <w:r>
        <w:rPr>
          <w:rFonts w:ascii="Arial" w:hAnsi="Arial" w:cs="Arial"/>
          <w:b/>
          <w:color w:val="000000"/>
        </w:rPr>
        <w:t>0.00559</w:t>
      </w:r>
    </w:p>
    <w:p w14:paraId="6D927D0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Максимальный из разовых выброс ЗВ (5-6), г/</w:t>
      </w:r>
      <w:proofErr w:type="gramStart"/>
      <w:r>
        <w:rPr>
          <w:rFonts w:ascii="Courier New" w:hAnsi="Courier New" w:cs="Courier New"/>
          <w:color w:val="000000"/>
          <w:sz w:val="22"/>
        </w:rPr>
        <w:t>с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0.5 * 74.5 * 25 * 100 / (3.6 * 10 ^ 6) = </w:t>
      </w:r>
      <w:r>
        <w:rPr>
          <w:rFonts w:ascii="Arial" w:hAnsi="Arial" w:cs="Arial"/>
          <w:b/>
          <w:color w:val="000000"/>
        </w:rPr>
        <w:t>0.02587</w:t>
      </w:r>
    </w:p>
    <w:p w14:paraId="27D3038E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653C3739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119" w:type="dxa"/>
        <w:tblLook w:val="04A0" w:firstRow="1" w:lastRow="0" w:firstColumn="1" w:lastColumn="0" w:noHBand="0" w:noVBand="1"/>
      </w:tblPr>
      <w:tblGrid>
        <w:gridCol w:w="819"/>
        <w:gridCol w:w="4714"/>
        <w:gridCol w:w="1598"/>
        <w:gridCol w:w="1988"/>
      </w:tblGrid>
      <w:tr w:rsidR="00385775" w14:paraId="503E0F69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8157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B535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A7C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C4C9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5775" w14:paraId="04685673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186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lastRenderedPageBreak/>
              <w:t>0621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A294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Метилбензол (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Толуол)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  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DC36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0.02587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24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0.006708    </w:t>
            </w:r>
          </w:p>
        </w:tc>
      </w:tr>
      <w:tr w:rsidR="00385775" w14:paraId="0384E1A9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2D08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1042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48AD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Бутан-1-ол (Спирт н-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бутиловый)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D43D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0.01035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F543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0.002682    </w:t>
            </w:r>
          </w:p>
        </w:tc>
      </w:tr>
      <w:tr w:rsidR="00385775" w14:paraId="602F9FFC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CD77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1061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0321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Этанол (Спирт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этиловый)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EBF8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0.01552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60E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0.00402     </w:t>
            </w:r>
          </w:p>
        </w:tc>
      </w:tr>
      <w:tr w:rsidR="00385775" w14:paraId="36929D6A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827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6CC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Бутилацетат               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85D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0.02587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01C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0.006708    </w:t>
            </w:r>
          </w:p>
        </w:tc>
      </w:tr>
      <w:tr w:rsidR="00385775" w14:paraId="26E97933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CF17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1240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6830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Этилацетат                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A8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0.02587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58C7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0.006708    </w:t>
            </w:r>
          </w:p>
        </w:tc>
      </w:tr>
    </w:tbl>
    <w:p w14:paraId="65DB682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2D368238" w14:textId="77777777" w:rsidR="00385775" w:rsidRDefault="00385775" w:rsidP="00385775">
      <w:pPr>
        <w:jc w:val="both"/>
        <w:rPr>
          <w:b/>
          <w:i/>
        </w:rPr>
      </w:pPr>
      <w:r>
        <w:rPr>
          <w:b/>
          <w:i/>
        </w:rPr>
        <w:t xml:space="preserve">Источник выделения № 02 Покрасочные работы. </w:t>
      </w:r>
      <w:r>
        <w:rPr>
          <w:rFonts w:ascii="Courier New" w:hAnsi="Courier New" w:cs="Courier New"/>
          <w:b/>
          <w:color w:val="000000"/>
          <w:sz w:val="22"/>
        </w:rPr>
        <w:t>Эмаль НЦ-132П</w:t>
      </w:r>
    </w:p>
    <w:p w14:paraId="1F2E7C15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555AEE0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</w:t>
      </w:r>
      <w:proofErr w:type="gramStart"/>
      <w:r>
        <w:rPr>
          <w:rFonts w:ascii="Courier New" w:hAnsi="Courier New" w:cs="Courier New"/>
          <w:color w:val="000000"/>
          <w:sz w:val="22"/>
        </w:rPr>
        <w:t>тонн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0.15</w:t>
      </w:r>
    </w:p>
    <w:p w14:paraId="1C6A1F1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кг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2.5</w:t>
      </w:r>
    </w:p>
    <w:p w14:paraId="2E37971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25AB1542" w14:textId="77777777" w:rsid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Марка ЛКМ: Эмаль НЦ-132П</w:t>
      </w:r>
    </w:p>
    <w:p w14:paraId="2F5B53A7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5DA4FCD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80</w:t>
      </w:r>
    </w:p>
    <w:p w14:paraId="1D85AA44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2BE1AF79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(Ацетон)</w:t>
      </w:r>
    </w:p>
    <w:p w14:paraId="0C15745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2E1D476F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344A43A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2011CE0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0.15 * 80 * 8 * 100 * 10 ^ -6 = </w:t>
      </w:r>
      <w:r>
        <w:rPr>
          <w:rFonts w:ascii="Arial" w:hAnsi="Arial" w:cs="Arial"/>
          <w:b/>
          <w:color w:val="000000"/>
        </w:rPr>
        <w:t>0.0096</w:t>
      </w:r>
    </w:p>
    <w:p w14:paraId="6618FDF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2.5 * 80 * 8 * 100 / (3.6 * 10 ^ 6) = </w:t>
      </w:r>
      <w:r>
        <w:rPr>
          <w:rFonts w:ascii="Arial" w:hAnsi="Arial" w:cs="Arial"/>
          <w:b/>
          <w:color w:val="000000"/>
        </w:rPr>
        <w:t>0.04444</w:t>
      </w:r>
    </w:p>
    <w:p w14:paraId="67D4B5E3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6652C3A4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(Спирт н-бутиловый)</w:t>
      </w:r>
    </w:p>
    <w:p w14:paraId="1028664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14:paraId="78E8D416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71D3A7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758C56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0.15 * 80 * 15 * 100 * 10 ^ -6 = </w:t>
      </w:r>
      <w:r>
        <w:rPr>
          <w:rFonts w:ascii="Arial" w:hAnsi="Arial" w:cs="Arial"/>
          <w:b/>
          <w:color w:val="000000"/>
        </w:rPr>
        <w:t>0.018</w:t>
      </w:r>
    </w:p>
    <w:p w14:paraId="039A59B7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2.5 * 80 * 15 * 100 / (3.6 * 10 ^ 6) = </w:t>
      </w:r>
      <w:r>
        <w:rPr>
          <w:rFonts w:ascii="Arial" w:hAnsi="Arial" w:cs="Arial"/>
          <w:b/>
          <w:color w:val="000000"/>
        </w:rPr>
        <w:t>0.0833</w:t>
      </w:r>
    </w:p>
    <w:p w14:paraId="53706BAA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1ADF3CB7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</w:t>
      </w:r>
    </w:p>
    <w:p w14:paraId="0128F7C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1BB7133F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596A0BF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5459CAE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0.15 * 80 * 8 * 100 * 10 ^ -6 = </w:t>
      </w:r>
      <w:r>
        <w:rPr>
          <w:rFonts w:ascii="Arial" w:hAnsi="Arial" w:cs="Arial"/>
          <w:b/>
          <w:color w:val="000000"/>
        </w:rPr>
        <w:t>0.0096</w:t>
      </w:r>
    </w:p>
    <w:p w14:paraId="13CAAD2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2.5 * 80 * 8 * 100 / (3.6 * 10 ^ 6) = </w:t>
      </w:r>
      <w:r>
        <w:rPr>
          <w:rFonts w:ascii="Arial" w:hAnsi="Arial" w:cs="Arial"/>
          <w:b/>
          <w:color w:val="000000"/>
        </w:rPr>
        <w:t>0.04444</w:t>
      </w:r>
    </w:p>
    <w:p w14:paraId="6160AC52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54BF9DC1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0621 Метилбензол (Толуол)</w:t>
      </w:r>
    </w:p>
    <w:p w14:paraId="5613D86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41</w:t>
      </w:r>
    </w:p>
    <w:p w14:paraId="5261680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7DE04CA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20EA5FE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0.15 * 80 * 41 * 100 * 10 ^ -6 = </w:t>
      </w:r>
      <w:r>
        <w:rPr>
          <w:rFonts w:ascii="Arial" w:hAnsi="Arial" w:cs="Arial"/>
          <w:b/>
          <w:color w:val="000000"/>
        </w:rPr>
        <w:t>0.0492</w:t>
      </w:r>
    </w:p>
    <w:p w14:paraId="5A6E708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2.5 * 80 * 41 * 100 / (3.6 * 10 ^ 6) = </w:t>
      </w:r>
      <w:r>
        <w:rPr>
          <w:rFonts w:ascii="Arial" w:hAnsi="Arial" w:cs="Arial"/>
          <w:b/>
          <w:color w:val="000000"/>
        </w:rPr>
        <w:t>0.228</w:t>
      </w:r>
    </w:p>
    <w:p w14:paraId="59E06AD9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116FE552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1061 Этанол (Спирт этиловый)</w:t>
      </w:r>
    </w:p>
    <w:p w14:paraId="0CBD302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20</w:t>
      </w:r>
    </w:p>
    <w:p w14:paraId="50EC952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F226B89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06841800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0.15 * 80 * 20 * 100 * 10 ^ -6 = </w:t>
      </w:r>
      <w:r>
        <w:rPr>
          <w:rFonts w:ascii="Arial" w:hAnsi="Arial" w:cs="Arial"/>
          <w:b/>
          <w:color w:val="000000"/>
        </w:rPr>
        <w:t>0.024</w:t>
      </w:r>
    </w:p>
    <w:p w14:paraId="1499787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2.5 * 80 * 20 * 100 / (3.6 * 10 ^ 6) = </w:t>
      </w:r>
      <w:r>
        <w:rPr>
          <w:rFonts w:ascii="Arial" w:hAnsi="Arial" w:cs="Arial"/>
          <w:b/>
          <w:color w:val="000000"/>
        </w:rPr>
        <w:t>0.111</w:t>
      </w:r>
    </w:p>
    <w:p w14:paraId="5EAE429E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5E3E90BF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1119 2-Этоксиэтанол (</w:t>
      </w:r>
      <w:proofErr w:type="spellStart"/>
      <w:r>
        <w:rPr>
          <w:b/>
          <w:i/>
          <w:color w:val="000000"/>
          <w:u w:val="single"/>
        </w:rPr>
        <w:t>Этилцеллозольв</w:t>
      </w:r>
      <w:proofErr w:type="spellEnd"/>
      <w:r>
        <w:rPr>
          <w:b/>
          <w:i/>
          <w:color w:val="000000"/>
          <w:u w:val="single"/>
        </w:rPr>
        <w:t>; Этиловый эфир этиленгликоля)</w:t>
      </w:r>
    </w:p>
    <w:p w14:paraId="2143D810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42C4AE23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E5943C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18981E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0.15 * 80 * 8 * 100 * 10 ^ -6 = </w:t>
      </w:r>
      <w:r>
        <w:rPr>
          <w:rFonts w:ascii="Arial" w:hAnsi="Arial" w:cs="Arial"/>
          <w:b/>
          <w:color w:val="000000"/>
        </w:rPr>
        <w:t>0.0096</w:t>
      </w:r>
    </w:p>
    <w:p w14:paraId="6348801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2.5 * 80 * 8 * 100 / (3.6 * 10 ^ 6) = </w:t>
      </w:r>
      <w:r>
        <w:rPr>
          <w:rFonts w:ascii="Arial" w:hAnsi="Arial" w:cs="Arial"/>
          <w:b/>
          <w:color w:val="000000"/>
        </w:rPr>
        <w:t>0.04444</w:t>
      </w:r>
    </w:p>
    <w:p w14:paraId="6F67972C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741F6D7D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119" w:type="dxa"/>
        <w:tblLook w:val="04A0" w:firstRow="1" w:lastRow="0" w:firstColumn="1" w:lastColumn="0" w:noHBand="0" w:noVBand="1"/>
      </w:tblPr>
      <w:tblGrid>
        <w:gridCol w:w="819"/>
        <w:gridCol w:w="4714"/>
        <w:gridCol w:w="1598"/>
        <w:gridCol w:w="1988"/>
      </w:tblGrid>
      <w:tr w:rsidR="00385775" w14:paraId="6B888D03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5403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DDD1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75F7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52CF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5775" w14:paraId="5EB07625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A6A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0621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F49E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Метилбензол (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Толуол)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  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2D0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0.228  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91B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0.05904     </w:t>
            </w:r>
          </w:p>
        </w:tc>
      </w:tr>
      <w:tr w:rsidR="00385775" w14:paraId="3A20C291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40A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1042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75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Бутан-1-ол (Спирт н-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бутиловый)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0E3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0.0833 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D4E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0.0216      </w:t>
            </w:r>
          </w:p>
        </w:tc>
      </w:tr>
      <w:tr w:rsidR="00385775" w14:paraId="29A9FA32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F8F0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1061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D4DF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Этанол (Спирт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этиловый)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4601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0.111  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69C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0.0288      </w:t>
            </w:r>
          </w:p>
        </w:tc>
      </w:tr>
      <w:tr w:rsidR="00385775" w14:paraId="55712C1A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1026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1119    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86A7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2-Этоксиэтанол (</w:t>
            </w:r>
            <w:proofErr w:type="spellStart"/>
            <w:r>
              <w:rPr>
                <w:rFonts w:ascii="Courier New" w:hAnsi="Courier New" w:cs="Courier New"/>
                <w:color w:val="000000"/>
                <w:sz w:val="22"/>
              </w:rPr>
              <w:t>Этилцеллозольв</w:t>
            </w:r>
            <w:proofErr w:type="spellEnd"/>
            <w:r>
              <w:rPr>
                <w:rFonts w:ascii="Courier New" w:hAnsi="Courier New" w:cs="Courier New"/>
                <w:color w:val="000000"/>
                <w:sz w:val="22"/>
              </w:rPr>
              <w:t xml:space="preserve">; Этиловый эфир 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этиленгликоля)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9074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0.04444          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9F8A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0.01152                 </w:t>
            </w:r>
          </w:p>
        </w:tc>
      </w:tr>
      <w:tr w:rsidR="00385775" w14:paraId="423DF5F6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B96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1210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D46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Бутилацетат               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700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0.04444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F6D3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0.01152     </w:t>
            </w:r>
          </w:p>
        </w:tc>
      </w:tr>
      <w:tr w:rsidR="00385775" w14:paraId="302AABBA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BB34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1401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95C0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Пропан-2-он (</w:t>
            </w:r>
            <w:proofErr w:type="gramStart"/>
            <w:r>
              <w:rPr>
                <w:rFonts w:ascii="Courier New" w:hAnsi="Courier New" w:cs="Courier New"/>
                <w:color w:val="000000"/>
                <w:sz w:val="22"/>
              </w:rPr>
              <w:t xml:space="preserve">Ацетон)   </w:t>
            </w:r>
            <w:proofErr w:type="gramEnd"/>
            <w:r>
              <w:rPr>
                <w:rFonts w:ascii="Courier New" w:hAnsi="Courier New" w:cs="Courier New"/>
                <w:color w:val="000000"/>
                <w:sz w:val="22"/>
              </w:rPr>
              <w:t xml:space="preserve">          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B1C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0.04444  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C4BF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 xml:space="preserve">0.01152     </w:t>
            </w:r>
          </w:p>
        </w:tc>
      </w:tr>
    </w:tbl>
    <w:p w14:paraId="700ADE53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6C001B99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5B2FA9C0" w14:textId="77777777" w:rsid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>
        <w:rPr>
          <w:b/>
          <w:i/>
        </w:rPr>
        <w:t xml:space="preserve">Источник выделения № 03 Покрасочные работы. </w:t>
      </w:r>
      <w:r>
        <w:rPr>
          <w:rFonts w:ascii="Courier New" w:hAnsi="Courier New" w:cs="Courier New"/>
          <w:b/>
          <w:color w:val="000000"/>
          <w:sz w:val="22"/>
        </w:rPr>
        <w:t>Эмаль ПФ-115</w:t>
      </w:r>
    </w:p>
    <w:p w14:paraId="4E901D9D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09CCFB5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</w:t>
      </w:r>
      <w:proofErr w:type="gramStart"/>
      <w:r>
        <w:rPr>
          <w:rFonts w:ascii="Courier New" w:hAnsi="Courier New" w:cs="Courier New"/>
          <w:color w:val="000000"/>
          <w:sz w:val="22"/>
        </w:rPr>
        <w:t>тонн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0.015</w:t>
      </w:r>
    </w:p>
    <w:p w14:paraId="17D2C9E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кг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0.25</w:t>
      </w:r>
    </w:p>
    <w:p w14:paraId="0C98EE47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61F9CC38" w14:textId="77777777" w:rsid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Марка ЛКМ: Эмаль ПФ-115</w:t>
      </w:r>
    </w:p>
    <w:p w14:paraId="471C638C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2723DE9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45</w:t>
      </w:r>
    </w:p>
    <w:p w14:paraId="261EC31C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052FDFDE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0616 Диметилбензол (смесь о-, м-, п- изомеров)</w:t>
      </w:r>
    </w:p>
    <w:p w14:paraId="18AC013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14:paraId="19B6A1D3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E6ADA25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343F83A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0.015 * 45 * 50 * 100 * 10 ^ -6 = </w:t>
      </w:r>
      <w:r>
        <w:rPr>
          <w:rFonts w:ascii="Arial" w:hAnsi="Arial" w:cs="Arial"/>
          <w:b/>
          <w:color w:val="000000"/>
        </w:rPr>
        <w:t>0.003375</w:t>
      </w:r>
    </w:p>
    <w:p w14:paraId="03AA58B7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0.25 * 45 * 50 * 100 / (3.6 * 10 ^ 6) = </w:t>
      </w:r>
      <w:r>
        <w:rPr>
          <w:rFonts w:ascii="Arial" w:hAnsi="Arial" w:cs="Arial"/>
          <w:b/>
          <w:color w:val="000000"/>
        </w:rPr>
        <w:t>0.015625</w:t>
      </w:r>
    </w:p>
    <w:p w14:paraId="391A1D0D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9D95AE2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2752 Уайт-спирит</w:t>
      </w:r>
    </w:p>
    <w:p w14:paraId="62805DC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14:paraId="719B692C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721EA5C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CCBD489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808080"/>
        </w:rPr>
        <w:t xml:space="preserve">MS * F2 * FPI * DP * 10 ^ -6 = </w:t>
      </w:r>
      <w:r>
        <w:rPr>
          <w:b/>
          <w:color w:val="000000"/>
        </w:rPr>
        <w:t xml:space="preserve">0.015 * 45 * 50 * 100 * 10 ^ -6 = </w:t>
      </w:r>
      <w:r>
        <w:rPr>
          <w:rFonts w:ascii="Arial" w:hAnsi="Arial" w:cs="Arial"/>
          <w:b/>
          <w:color w:val="000000"/>
        </w:rPr>
        <w:t>0.003375</w:t>
      </w:r>
    </w:p>
    <w:p w14:paraId="52A5599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808080"/>
        </w:rPr>
        <w:t xml:space="preserve">MS1 * F2 * FPI * DP / (3.6 * 10 ^ 6) = </w:t>
      </w:r>
      <w:r>
        <w:rPr>
          <w:b/>
          <w:color w:val="000000"/>
        </w:rPr>
        <w:t xml:space="preserve">0.25 * 45 * 50 * 100 / (3.6 * 10 ^ 6) = </w:t>
      </w:r>
      <w:r>
        <w:rPr>
          <w:rFonts w:ascii="Arial" w:hAnsi="Arial" w:cs="Arial"/>
          <w:b/>
          <w:color w:val="000000"/>
        </w:rPr>
        <w:t>0.015625</w:t>
      </w:r>
    </w:p>
    <w:p w14:paraId="2C6BF80A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9119" w:type="dxa"/>
        <w:tblLook w:val="04A0" w:firstRow="1" w:lastRow="0" w:firstColumn="1" w:lastColumn="0" w:noHBand="0" w:noVBand="1"/>
      </w:tblPr>
      <w:tblGrid>
        <w:gridCol w:w="819"/>
        <w:gridCol w:w="4714"/>
        <w:gridCol w:w="1598"/>
        <w:gridCol w:w="1988"/>
      </w:tblGrid>
      <w:tr w:rsidR="00385775" w14:paraId="4D9C9BC4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51DA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F735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6C05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C565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5775" w14:paraId="259643E1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9382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0616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ABE1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Диметилбензол (смесь о-, м-, п- изомеров)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C5C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0.015625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6AFE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0.003375</w:t>
            </w:r>
          </w:p>
        </w:tc>
      </w:tr>
      <w:tr w:rsidR="00385775" w14:paraId="1B36FF19" w14:textId="77777777" w:rsidTr="00385775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BA8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2752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B95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Уайт-спирит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C348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0.015625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7839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0.003375</w:t>
            </w:r>
          </w:p>
        </w:tc>
      </w:tr>
    </w:tbl>
    <w:p w14:paraId="27E51423" w14:textId="77777777" w:rsidR="00385775" w:rsidRDefault="00385775" w:rsidP="00385775">
      <w:pPr>
        <w:jc w:val="both"/>
        <w:rPr>
          <w:b/>
          <w:i/>
        </w:rPr>
      </w:pPr>
    </w:p>
    <w:p w14:paraId="1A424315" w14:textId="77777777" w:rsid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>
        <w:rPr>
          <w:b/>
          <w:i/>
        </w:rPr>
        <w:t xml:space="preserve">Источник выделения № </w:t>
      </w:r>
      <w:proofErr w:type="gramStart"/>
      <w:r>
        <w:rPr>
          <w:b/>
          <w:i/>
        </w:rPr>
        <w:t>04  Покрасочные</w:t>
      </w:r>
      <w:proofErr w:type="gramEnd"/>
      <w:r>
        <w:rPr>
          <w:b/>
          <w:i/>
        </w:rPr>
        <w:t xml:space="preserve"> работы, </w:t>
      </w:r>
      <w:r>
        <w:rPr>
          <w:rFonts w:ascii="Courier New" w:hAnsi="Courier New" w:cs="Courier New"/>
          <w:b/>
          <w:color w:val="000000"/>
          <w:sz w:val="22"/>
        </w:rPr>
        <w:t>Растворитель 646</w:t>
      </w:r>
    </w:p>
    <w:p w14:paraId="7B14313A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50B16B8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</w:t>
      </w:r>
      <w:proofErr w:type="gramStart"/>
      <w:r>
        <w:rPr>
          <w:rFonts w:ascii="Courier New" w:hAnsi="Courier New" w:cs="Courier New"/>
          <w:color w:val="000000"/>
          <w:sz w:val="22"/>
        </w:rPr>
        <w:t>тонн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0.1</w:t>
      </w:r>
    </w:p>
    <w:p w14:paraId="4177758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кг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1EE3D70B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25BD7A2B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71048DCC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646</w:t>
      </w:r>
    </w:p>
    <w:p w14:paraId="56C0C491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3C41D973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453FE466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3F29EBC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14:paraId="46481401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56343FDB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1401 Пропан-2-он (478)</w:t>
      </w:r>
    </w:p>
    <w:p w14:paraId="2D829811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0610800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7</w:t>
      </w:r>
    </w:p>
    <w:p w14:paraId="420D04DB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8801DC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3602209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7 * 100 * 10 ^ -6 = </w:t>
      </w:r>
      <w:r>
        <w:rPr>
          <w:rFonts w:ascii="Arial" w:hAnsi="Arial" w:cs="Arial"/>
          <w:b/>
          <w:color w:val="000000"/>
        </w:rPr>
        <w:t>0.007</w:t>
      </w:r>
    </w:p>
    <w:p w14:paraId="0AA8685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7 * 100 / (3.6 * 10 ^ 6) = </w:t>
      </w:r>
      <w:r>
        <w:rPr>
          <w:rFonts w:ascii="Arial" w:hAnsi="Arial" w:cs="Arial"/>
          <w:b/>
          <w:color w:val="000000"/>
        </w:rPr>
        <w:t>0.01944</w:t>
      </w:r>
    </w:p>
    <w:p w14:paraId="79B8A421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B7D78DB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1042 Бутан-1-ол (102)</w:t>
      </w:r>
    </w:p>
    <w:p w14:paraId="57922E91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1E1155AE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15</w:t>
      </w:r>
    </w:p>
    <w:p w14:paraId="1A10C85C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0E3243A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74F17E6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15 * 100 * 10 ^ -6 = </w:t>
      </w:r>
      <w:r>
        <w:rPr>
          <w:rFonts w:ascii="Arial" w:hAnsi="Arial" w:cs="Arial"/>
          <w:b/>
          <w:color w:val="000000"/>
        </w:rPr>
        <w:t>0.015</w:t>
      </w:r>
    </w:p>
    <w:p w14:paraId="6F8A9A71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15 * 100 / (3.6 * 10 ^ 6) = </w:t>
      </w:r>
      <w:r>
        <w:rPr>
          <w:rFonts w:ascii="Arial" w:hAnsi="Arial" w:cs="Arial"/>
          <w:b/>
          <w:color w:val="000000"/>
        </w:rPr>
        <w:t>0.0417</w:t>
      </w:r>
    </w:p>
    <w:p w14:paraId="3353D245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1B6663A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1210 Бутилацетат (110)</w:t>
      </w:r>
    </w:p>
    <w:p w14:paraId="3D7C8BA6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6E062B3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14:paraId="7DB46A2A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0D59CC4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48FDFBA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10 * 100 * 10 ^ -6 = </w:t>
      </w:r>
      <w:r>
        <w:rPr>
          <w:rFonts w:ascii="Arial" w:hAnsi="Arial" w:cs="Arial"/>
          <w:b/>
          <w:color w:val="000000"/>
        </w:rPr>
        <w:t>0.01</w:t>
      </w:r>
    </w:p>
    <w:p w14:paraId="52AD3E2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10 * 100 / (3.6 * 10 ^ 6) = </w:t>
      </w:r>
      <w:r>
        <w:rPr>
          <w:rFonts w:ascii="Arial" w:hAnsi="Arial" w:cs="Arial"/>
          <w:b/>
          <w:color w:val="000000"/>
        </w:rPr>
        <w:t>0.0278</w:t>
      </w:r>
    </w:p>
    <w:p w14:paraId="5B35D58D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B4E6055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0621 Метилбензол (353)</w:t>
      </w:r>
    </w:p>
    <w:p w14:paraId="48D27C1D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4DF03934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50</w:t>
      </w:r>
    </w:p>
    <w:p w14:paraId="13CF6379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1627DBC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227D57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50 * 100 * 10 ^ -6 = </w:t>
      </w:r>
      <w:r>
        <w:rPr>
          <w:rFonts w:ascii="Arial" w:hAnsi="Arial" w:cs="Arial"/>
          <w:b/>
          <w:color w:val="000000"/>
        </w:rPr>
        <w:t>0.05</w:t>
      </w:r>
    </w:p>
    <w:p w14:paraId="1D35CE9D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50 * 100 / (3.6 * 10 ^ 6) = </w:t>
      </w:r>
      <w:r>
        <w:rPr>
          <w:rFonts w:ascii="Arial" w:hAnsi="Arial" w:cs="Arial"/>
          <w:b/>
          <w:color w:val="000000"/>
        </w:rPr>
        <w:t>0.139</w:t>
      </w:r>
    </w:p>
    <w:p w14:paraId="34442B56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63F54F7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1061 Этанол (678)</w:t>
      </w:r>
    </w:p>
    <w:p w14:paraId="36AB4F96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65190EBF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</w:t>
      </w:r>
    </w:p>
    <w:p w14:paraId="0D57ACC0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778B02C9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2AF6CC5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10 * 100 * 10 ^ -6 = </w:t>
      </w:r>
      <w:r>
        <w:rPr>
          <w:rFonts w:ascii="Arial" w:hAnsi="Arial" w:cs="Arial"/>
          <w:b/>
          <w:color w:val="000000"/>
        </w:rPr>
        <w:t>0.01</w:t>
      </w:r>
    </w:p>
    <w:p w14:paraId="5909C7B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10 * 100 / (3.6 * 10 ^ 6) = </w:t>
      </w:r>
      <w:r>
        <w:rPr>
          <w:rFonts w:ascii="Arial" w:hAnsi="Arial" w:cs="Arial"/>
          <w:b/>
          <w:color w:val="000000"/>
        </w:rPr>
        <w:t>0.0278</w:t>
      </w:r>
    </w:p>
    <w:p w14:paraId="673EEA4D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73AF88BA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1119 2-Этоксиэтанол (1526*)</w:t>
      </w:r>
    </w:p>
    <w:p w14:paraId="301D31F8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6B12CE3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8</w:t>
      </w:r>
    </w:p>
    <w:p w14:paraId="4B7EB727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5745279C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130D80B7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8 * 100 * 10 ^ -6 = </w:t>
      </w:r>
      <w:r>
        <w:rPr>
          <w:rFonts w:ascii="Arial" w:hAnsi="Arial" w:cs="Arial"/>
          <w:b/>
          <w:color w:val="000000"/>
        </w:rPr>
        <w:t>0.008</w:t>
      </w:r>
    </w:p>
    <w:p w14:paraId="080F9552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8 * 100 / (3.6 * 10 ^ 6) = </w:t>
      </w:r>
      <w:r>
        <w:rPr>
          <w:rFonts w:ascii="Arial" w:hAnsi="Arial" w:cs="Arial"/>
          <w:b/>
          <w:color w:val="000000"/>
        </w:rPr>
        <w:t>0.02222</w:t>
      </w:r>
    </w:p>
    <w:p w14:paraId="58E01E0A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28ED48C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385775" w14:paraId="6A62FC6C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4698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0252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DA1C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213D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5775" w14:paraId="04E94B3B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9E3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0621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BCB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Метилбензол (353)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1674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0.139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35B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0.05</w:t>
            </w:r>
          </w:p>
        </w:tc>
      </w:tr>
      <w:tr w:rsidR="00385775" w14:paraId="644CD907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CE2F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1042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99F2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Бутан-1-ол (102)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AD95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0.0417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10B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0.015</w:t>
            </w:r>
          </w:p>
        </w:tc>
      </w:tr>
      <w:tr w:rsidR="00385775" w14:paraId="6A5E7757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C33F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1061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42B1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Этанол (678)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756A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0.0278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39AC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</w:t>
            </w:r>
          </w:p>
        </w:tc>
      </w:tr>
      <w:tr w:rsidR="00385775" w14:paraId="1ABF65BD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282F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1119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7C46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2-Этоксиэтанол (1526*)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642C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0.02222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9E30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0.008</w:t>
            </w:r>
          </w:p>
        </w:tc>
      </w:tr>
      <w:tr w:rsidR="00385775" w14:paraId="2F85B825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D662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1210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3575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Бутилацетат (110)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AAC3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0.0278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CBD6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</w:t>
            </w:r>
          </w:p>
        </w:tc>
      </w:tr>
      <w:tr w:rsidR="00385775" w14:paraId="7BF67AE1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3065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1401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5B12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Пропан-2-он (478)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D37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0.01944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CB34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</w:tr>
    </w:tbl>
    <w:p w14:paraId="39D506A5" w14:textId="77777777" w:rsidR="00385775" w:rsidRDefault="00385775" w:rsidP="00385775">
      <w:pPr>
        <w:jc w:val="both"/>
        <w:rPr>
          <w:rFonts w:ascii="Courier New" w:hAnsi="Courier New" w:cs="Courier New"/>
          <w:b/>
          <w:i/>
          <w:sz w:val="22"/>
          <w:szCs w:val="22"/>
        </w:rPr>
      </w:pPr>
    </w:p>
    <w:p w14:paraId="3C6CB9FD" w14:textId="77777777" w:rsidR="00385775" w:rsidRDefault="00385775" w:rsidP="00385775">
      <w:pPr>
        <w:rPr>
          <w:rFonts w:ascii="Courier New" w:hAnsi="Courier New" w:cs="Courier New"/>
          <w:b/>
          <w:color w:val="000000"/>
          <w:sz w:val="22"/>
        </w:rPr>
      </w:pPr>
      <w:r>
        <w:rPr>
          <w:b/>
          <w:i/>
        </w:rPr>
        <w:t xml:space="preserve">Источник выделения № 05 Покрасочные работы, </w:t>
      </w:r>
      <w:r>
        <w:rPr>
          <w:rFonts w:ascii="Courier New" w:hAnsi="Courier New" w:cs="Courier New"/>
          <w:b/>
          <w:color w:val="000000"/>
          <w:sz w:val="22"/>
        </w:rPr>
        <w:t>Уайт-спирит</w:t>
      </w:r>
    </w:p>
    <w:p w14:paraId="3227F4C7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Технологический процесс: окраска и сушка</w:t>
      </w:r>
    </w:p>
    <w:p w14:paraId="41E65647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расход ЛКМ, </w:t>
      </w:r>
      <w:proofErr w:type="gramStart"/>
      <w:r>
        <w:rPr>
          <w:rFonts w:ascii="Courier New" w:hAnsi="Courier New" w:cs="Courier New"/>
          <w:color w:val="000000"/>
          <w:sz w:val="22"/>
        </w:rPr>
        <w:t>тонн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 = </w:t>
      </w:r>
      <w:r>
        <w:rPr>
          <w:rFonts w:ascii="Arial" w:hAnsi="Arial" w:cs="Arial"/>
          <w:b/>
          <w:color w:val="000000"/>
        </w:rPr>
        <w:t>0.1</w:t>
      </w:r>
    </w:p>
    <w:p w14:paraId="3C88AF6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часовой расход ЛКМ, с учетом дискретности работы оборудования, </w:t>
      </w:r>
      <w:proofErr w:type="gramStart"/>
      <w:r>
        <w:rPr>
          <w:rFonts w:ascii="Courier New" w:hAnsi="Courier New" w:cs="Courier New"/>
          <w:color w:val="000000"/>
          <w:sz w:val="22"/>
        </w:rPr>
        <w:t>кг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MS1 = </w:t>
      </w:r>
      <w:r>
        <w:rPr>
          <w:rFonts w:ascii="Arial" w:hAnsi="Arial" w:cs="Arial"/>
          <w:b/>
          <w:color w:val="000000"/>
        </w:rPr>
        <w:t>1</w:t>
      </w:r>
    </w:p>
    <w:p w14:paraId="62BE7C9A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40BF0CE4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Марка ЛКМ: Растворитель Уайт-спирит</w:t>
      </w:r>
    </w:p>
    <w:p w14:paraId="7C5E64B6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4C4A8ACF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Способ окраски: Кистью, валиком</w:t>
      </w:r>
    </w:p>
    <w:p w14:paraId="62BC083B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</w:p>
    <w:p w14:paraId="6294A1E3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летучей части (растворителя) в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F2 = </w:t>
      </w:r>
      <w:r>
        <w:rPr>
          <w:rFonts w:ascii="Arial" w:hAnsi="Arial" w:cs="Arial"/>
          <w:b/>
          <w:color w:val="000000"/>
        </w:rPr>
        <w:t>100</w:t>
      </w:r>
    </w:p>
    <w:p w14:paraId="7B13753A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34852443" w14:textId="77777777" w:rsidR="00385775" w:rsidRDefault="00385775" w:rsidP="0038577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2752 Уайт-спирит (1316*)</w:t>
      </w:r>
    </w:p>
    <w:p w14:paraId="72CCF148" w14:textId="77777777" w:rsidR="00385775" w:rsidRDefault="00385775" w:rsidP="00385775">
      <w:pPr>
        <w:rPr>
          <w:b/>
          <w:i/>
          <w:color w:val="000000"/>
          <w:u w:val="single"/>
        </w:rPr>
      </w:pPr>
    </w:p>
    <w:p w14:paraId="3B515A48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Доля вещества в летучей части ЛКМ (табл. 2),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FPI = </w:t>
      </w:r>
      <w:r>
        <w:rPr>
          <w:rFonts w:ascii="Arial" w:hAnsi="Arial" w:cs="Arial"/>
          <w:b/>
          <w:color w:val="000000"/>
        </w:rPr>
        <w:t>100</w:t>
      </w:r>
    </w:p>
    <w:p w14:paraId="3B015133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Доля растворителя, при окраске и сушке</w:t>
      </w:r>
    </w:p>
    <w:p w14:paraId="3C94F19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для данного способа окраски (табл. 3), </w:t>
      </w:r>
      <w:proofErr w:type="gramStart"/>
      <w:r>
        <w:rPr>
          <w:rFonts w:ascii="Courier New" w:hAnsi="Courier New" w:cs="Courier New"/>
          <w:color w:val="000000"/>
          <w:sz w:val="22"/>
        </w:rPr>
        <w:t>%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DP = </w:t>
      </w:r>
      <w:r>
        <w:rPr>
          <w:rFonts w:ascii="Arial" w:hAnsi="Arial" w:cs="Arial"/>
          <w:b/>
          <w:color w:val="000000"/>
        </w:rPr>
        <w:t>100</w:t>
      </w:r>
    </w:p>
    <w:p w14:paraId="3904DC16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Валовый выброс ЗВ (3-4), т/</w:t>
      </w:r>
      <w:proofErr w:type="gramStart"/>
      <w:r>
        <w:rPr>
          <w:rFonts w:ascii="Courier New" w:hAnsi="Courier New" w:cs="Courier New"/>
          <w:color w:val="000000"/>
          <w:sz w:val="22"/>
        </w:rPr>
        <w:t>год 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MS * F2 * FPI * DP * 10 ^ -6 = </w:t>
      </w:r>
      <w:r>
        <w:rPr>
          <w:b/>
          <w:color w:val="000000"/>
        </w:rPr>
        <w:t xml:space="preserve">0.1 * 100 * 100 * 100 * 10 ^ -6 = </w:t>
      </w:r>
      <w:r>
        <w:rPr>
          <w:rFonts w:ascii="Arial" w:hAnsi="Arial" w:cs="Arial"/>
          <w:b/>
          <w:color w:val="000000"/>
        </w:rPr>
        <w:t>0.1</w:t>
      </w:r>
    </w:p>
    <w:p w14:paraId="0A7C149B" w14:textId="77777777" w:rsidR="00385775" w:rsidRDefault="00385775" w:rsidP="0038577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ЗВ (5-6), г/с 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MS1 * F2 * FPI * DP / (3.6 * 10 ^ 6) = </w:t>
      </w:r>
      <w:r>
        <w:rPr>
          <w:b/>
          <w:color w:val="000000"/>
        </w:rPr>
        <w:t xml:space="preserve">1 * 100 * 100 * 100 / (3.6 * 10 ^ 6) = </w:t>
      </w:r>
      <w:r>
        <w:rPr>
          <w:rFonts w:ascii="Arial" w:hAnsi="Arial" w:cs="Arial"/>
          <w:b/>
          <w:color w:val="000000"/>
        </w:rPr>
        <w:t>0.278</w:t>
      </w:r>
    </w:p>
    <w:p w14:paraId="552F4544" w14:textId="77777777" w:rsidR="00385775" w:rsidRDefault="00385775" w:rsidP="00385775">
      <w:pPr>
        <w:rPr>
          <w:rFonts w:ascii="Arial" w:hAnsi="Arial" w:cs="Arial"/>
          <w:b/>
          <w:color w:val="000000"/>
        </w:rPr>
      </w:pPr>
    </w:p>
    <w:p w14:paraId="11811C12" w14:textId="77777777" w:rsidR="00385775" w:rsidRDefault="00385775" w:rsidP="0038577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5031"/>
        <w:gridCol w:w="1581"/>
        <w:gridCol w:w="2013"/>
      </w:tblGrid>
      <w:tr w:rsidR="00385775" w14:paraId="60625D08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9444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B13F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8EBC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9BC3" w14:textId="77777777" w:rsidR="00385775" w:rsidRDefault="00385775" w:rsidP="0038577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85775" w14:paraId="61ABF6F7" w14:textId="77777777" w:rsidTr="00385775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E9E7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2752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0F45" w14:textId="77777777" w:rsidR="00385775" w:rsidRDefault="00385775" w:rsidP="00385775">
            <w:pPr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Уайт-спирит (1316*)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A76D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0.278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E6E0" w14:textId="77777777" w:rsidR="00385775" w:rsidRDefault="00385775" w:rsidP="0038577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</w:tr>
    </w:tbl>
    <w:p w14:paraId="1D2E4889" w14:textId="77777777" w:rsidR="00901DDB" w:rsidRPr="00596E95" w:rsidRDefault="00901DDB" w:rsidP="00385775">
      <w:pPr>
        <w:rPr>
          <w:rFonts w:ascii="Courier New" w:hAnsi="Courier New" w:cs="Courier New"/>
          <w:b/>
          <w:sz w:val="22"/>
        </w:rPr>
      </w:pPr>
    </w:p>
    <w:p w14:paraId="13A16B57" w14:textId="77777777" w:rsidR="00D240C4" w:rsidRPr="00596E95" w:rsidRDefault="00D240C4" w:rsidP="00D240C4">
      <w:pPr>
        <w:rPr>
          <w:rFonts w:ascii="Courier New" w:hAnsi="Courier New" w:cs="Courier New"/>
          <w:b/>
          <w:color w:val="000000"/>
          <w:sz w:val="22"/>
        </w:rPr>
      </w:pPr>
      <w:r w:rsidRPr="00596E95">
        <w:rPr>
          <w:rFonts w:ascii="Courier New" w:hAnsi="Courier New" w:cs="Courier New"/>
          <w:b/>
          <w:color w:val="000000"/>
          <w:sz w:val="22"/>
        </w:rPr>
        <w:t xml:space="preserve">Источник загрязнения: 6228, </w:t>
      </w:r>
      <w:proofErr w:type="spellStart"/>
      <w:r w:rsidRPr="00596E95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14:paraId="329FAB98" w14:textId="77777777" w:rsidR="00D240C4" w:rsidRPr="00596E95" w:rsidRDefault="00D240C4" w:rsidP="00D240C4">
      <w:pPr>
        <w:rPr>
          <w:rFonts w:ascii="Courier New" w:hAnsi="Courier New" w:cs="Courier New"/>
          <w:b/>
          <w:color w:val="000000"/>
          <w:sz w:val="22"/>
        </w:rPr>
      </w:pPr>
      <w:r w:rsidRPr="00596E95">
        <w:rPr>
          <w:rFonts w:ascii="Courier New" w:hAnsi="Courier New" w:cs="Courier New"/>
          <w:b/>
          <w:color w:val="000000"/>
          <w:sz w:val="22"/>
        </w:rPr>
        <w:t>Источник выделения: 6228 01, Сварочный агрегат</w:t>
      </w:r>
    </w:p>
    <w:p w14:paraId="3286A888" w14:textId="77777777" w:rsidR="00D240C4" w:rsidRDefault="00D240C4" w:rsidP="00D240C4">
      <w:pPr>
        <w:rPr>
          <w:rFonts w:ascii="Courier New" w:hAnsi="Courier New" w:cs="Courier New"/>
          <w:color w:val="000000"/>
          <w:sz w:val="22"/>
        </w:rPr>
      </w:pPr>
    </w:p>
    <w:p w14:paraId="72FC39BA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3F89FB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0D9D544E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67B7D9F3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14:paraId="1331202A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5EAB996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78294D26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63819C3F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УОНИ-13/55</w:t>
      </w:r>
    </w:p>
    <w:p w14:paraId="7E53F706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150</w:t>
      </w:r>
    </w:p>
    <w:p w14:paraId="76388EB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72C83E9F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1</w:t>
      </w:r>
    </w:p>
    <w:p w14:paraId="07175DDD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2678A3C1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7D2EECFD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16.99</w:t>
      </w:r>
    </w:p>
    <w:p w14:paraId="0C46A9DD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14:paraId="0DEF31D2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2C56F10C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14:paraId="1E6A3633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6BADF806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0C10F28C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13.9</w:t>
      </w:r>
    </w:p>
    <w:p w14:paraId="01359BC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13.9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0.002085</w:t>
      </w:r>
    </w:p>
    <w:p w14:paraId="00A626F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13.9 · 1 / 3600 = </w:t>
      </w:r>
      <w:r>
        <w:rPr>
          <w:rFonts w:ascii="Arial" w:hAnsi="Arial" w:cs="Arial"/>
          <w:b/>
          <w:color w:val="000000"/>
        </w:rPr>
        <w:t>0.00386</w:t>
      </w:r>
    </w:p>
    <w:p w14:paraId="0131AD60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69D4DA1B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25C01F0A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567380BF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281F0F7B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1.09</w:t>
      </w:r>
    </w:p>
    <w:p w14:paraId="4AA1B155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1.09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0.0001635</w:t>
      </w:r>
    </w:p>
    <w:p w14:paraId="381CE6F1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1.09 · 1 / 3600 = </w:t>
      </w:r>
      <w:r>
        <w:rPr>
          <w:rFonts w:ascii="Arial" w:hAnsi="Arial" w:cs="Arial"/>
          <w:b/>
          <w:color w:val="000000"/>
        </w:rPr>
        <w:t>0.000303</w:t>
      </w:r>
    </w:p>
    <w:p w14:paraId="47D475F4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3CBDF9A4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1EE6E9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3F8D6CC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2F932354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</w:t>
      </w:r>
    </w:p>
    <w:p w14:paraId="3ABF0BDB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</w:t>
      </w:r>
    </w:p>
    <w:p w14:paraId="4E36AF31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 · 1 / 3600 = </w:t>
      </w:r>
      <w:r>
        <w:rPr>
          <w:rFonts w:ascii="Arial" w:hAnsi="Arial" w:cs="Arial"/>
          <w:b/>
          <w:color w:val="000000"/>
        </w:rPr>
        <w:t>0.000278</w:t>
      </w:r>
    </w:p>
    <w:p w14:paraId="22EBD474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4C421DF6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>
        <w:rPr>
          <w:b/>
          <w:i/>
          <w:color w:val="000000"/>
          <w:u w:val="single"/>
        </w:rPr>
        <w:t>гексафторалюминат</w:t>
      </w:r>
      <w:proofErr w:type="spellEnd"/>
      <w:r>
        <w:rPr>
          <w:b/>
          <w:i/>
          <w:color w:val="000000"/>
          <w:u w:val="single"/>
        </w:rPr>
        <w:t>) (Фториды неорганические плохо растворимые /в пересчете на фтор/) (615)</w:t>
      </w:r>
    </w:p>
    <w:p w14:paraId="1F844C92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317A4D97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3BFF5772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</w:t>
      </w:r>
    </w:p>
    <w:p w14:paraId="4DCA9617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0.00015</w:t>
      </w:r>
    </w:p>
    <w:p w14:paraId="6FECDCD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 · 1 / 3600 = </w:t>
      </w:r>
      <w:r>
        <w:rPr>
          <w:rFonts w:ascii="Arial" w:hAnsi="Arial" w:cs="Arial"/>
          <w:b/>
          <w:color w:val="000000"/>
        </w:rPr>
        <w:t>0.000278</w:t>
      </w:r>
    </w:p>
    <w:p w14:paraId="6CE171A2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14:paraId="1FD136FC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14:paraId="38372103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35FA4429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5D15AB17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2351752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07087DA4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0.93</w:t>
      </w:r>
    </w:p>
    <w:p w14:paraId="6BC8A496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0.93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0.0001395</w:t>
      </w:r>
    </w:p>
    <w:p w14:paraId="0B5F0E8C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0.93 · 1 / 3600 = </w:t>
      </w:r>
      <w:r>
        <w:rPr>
          <w:rFonts w:ascii="Arial" w:hAnsi="Arial" w:cs="Arial"/>
          <w:b/>
          <w:color w:val="000000"/>
        </w:rPr>
        <w:t>0.0002583</w:t>
      </w:r>
    </w:p>
    <w:p w14:paraId="58BDD4AB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05948CBA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EE75E90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7D238D7B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57F79959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2.7</w:t>
      </w:r>
    </w:p>
    <w:p w14:paraId="50C2DA4D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2.7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0.000405</w:t>
      </w:r>
    </w:p>
    <w:p w14:paraId="5E3D962F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2.7 · 1 / 3600 = </w:t>
      </w:r>
      <w:r>
        <w:rPr>
          <w:rFonts w:ascii="Arial" w:hAnsi="Arial" w:cs="Arial"/>
          <w:b/>
          <w:color w:val="000000"/>
        </w:rPr>
        <w:t>0.00075</w:t>
      </w:r>
    </w:p>
    <w:p w14:paraId="7BB77D96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4959CEA4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55939D4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1B0C421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405088E2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13.3</w:t>
      </w:r>
    </w:p>
    <w:p w14:paraId="6CA00ABC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13.3 · 150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0.001995</w:t>
      </w:r>
    </w:p>
    <w:p w14:paraId="52C8B6D2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13.3 · 1 / 3600 = </w:t>
      </w:r>
      <w:r>
        <w:rPr>
          <w:rFonts w:ascii="Arial" w:hAnsi="Arial" w:cs="Arial"/>
          <w:b/>
          <w:color w:val="000000"/>
        </w:rPr>
        <w:t>0.003694</w:t>
      </w:r>
    </w:p>
    <w:p w14:paraId="791A7F1C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088B59CC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37988" w14:paraId="3D1F9919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AE11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9C8A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3638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E541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37988" w14:paraId="438872B2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2D8D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290D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>
              <w:rPr>
                <w:color w:val="000000"/>
                <w:sz w:val="22"/>
              </w:rPr>
              <w:t>диЖелезо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триоксид</w:t>
            </w:r>
            <w:proofErr w:type="spellEnd"/>
            <w:r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C5B8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9FE96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0.002085</w:t>
            </w:r>
          </w:p>
        </w:tc>
      </w:tr>
      <w:tr w:rsidR="00A37988" w14:paraId="139F0031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4F6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AA74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EBFF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0.000303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76E4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0.0001635</w:t>
            </w:r>
          </w:p>
        </w:tc>
      </w:tr>
      <w:tr w:rsidR="00A37988" w14:paraId="252731D2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18E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9CEE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1AB9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F0E3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0.000405</w:t>
            </w:r>
          </w:p>
        </w:tc>
      </w:tr>
      <w:tr w:rsidR="00A37988" w14:paraId="0C02343E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1AC8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4E29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5D21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0.003694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737C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0.001995</w:t>
            </w:r>
          </w:p>
        </w:tc>
      </w:tr>
      <w:tr w:rsidR="00A37988" w14:paraId="257ACC38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D9FB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5983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BC93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0.0002583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FE8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0.0001395</w:t>
            </w:r>
          </w:p>
        </w:tc>
      </w:tr>
      <w:tr w:rsidR="00A37988" w14:paraId="249D0BBD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803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C9B8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color w:val="000000"/>
                <w:sz w:val="22"/>
              </w:rPr>
              <w:t>гексафторалюминат</w:t>
            </w:r>
            <w:proofErr w:type="spellEnd"/>
            <w:r>
              <w:rPr>
                <w:color w:val="000000"/>
                <w:sz w:val="22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70C8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99CD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</w:t>
            </w:r>
          </w:p>
        </w:tc>
      </w:tr>
      <w:tr w:rsidR="00A37988" w14:paraId="2117EC80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2954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42EB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358C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FF38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</w:t>
            </w:r>
          </w:p>
        </w:tc>
      </w:tr>
    </w:tbl>
    <w:p w14:paraId="2DD8A638" w14:textId="77777777" w:rsidR="00A37988" w:rsidRDefault="00A37988" w:rsidP="00A37988">
      <w:pPr>
        <w:rPr>
          <w:color w:val="000000"/>
          <w:sz w:val="22"/>
        </w:rPr>
      </w:pPr>
    </w:p>
    <w:p w14:paraId="6B6D8344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6351A822" w14:textId="77777777" w:rsidR="00A37988" w:rsidRDefault="00A37988" w:rsidP="00A37988">
      <w:pPr>
        <w:rPr>
          <w:b/>
          <w:i/>
          <w:color w:val="000000"/>
          <w:sz w:val="22"/>
        </w:rPr>
      </w:pPr>
    </w:p>
    <w:p w14:paraId="4EAC17DD" w14:textId="77777777" w:rsidR="00A37988" w:rsidRDefault="00A37988" w:rsidP="00A37988">
      <w:pPr>
        <w:rPr>
          <w:b/>
          <w:i/>
          <w:color w:val="000000"/>
          <w:sz w:val="22"/>
        </w:rPr>
      </w:pPr>
    </w:p>
    <w:p w14:paraId="3B1C4843" w14:textId="77777777" w:rsidR="00A37988" w:rsidRDefault="00A37988" w:rsidP="00A37988">
      <w:pPr>
        <w:rPr>
          <w:b/>
          <w:i/>
          <w:color w:val="000000"/>
          <w:sz w:val="22"/>
        </w:rPr>
      </w:pPr>
    </w:p>
    <w:p w14:paraId="470CF70D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76E76DA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43D26DD3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7ACC0F51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14:paraId="01748433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6E00500C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1D0BCD0E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68C6584B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14:paraId="1C3616A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25</w:t>
      </w:r>
    </w:p>
    <w:p w14:paraId="620FE39A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169B6A1B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1</w:t>
      </w:r>
    </w:p>
    <w:p w14:paraId="63425B82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03BD71EE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15C879ED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14:paraId="46FA30FE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 том числе:</w:t>
      </w:r>
    </w:p>
    <w:p w14:paraId="07366D73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4E117AD7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>
        <w:rPr>
          <w:b/>
          <w:i/>
          <w:color w:val="000000"/>
          <w:u w:val="single"/>
        </w:rPr>
        <w:t>диЖелезо</w:t>
      </w:r>
      <w:proofErr w:type="spellEnd"/>
      <w:r>
        <w:rPr>
          <w:b/>
          <w:i/>
          <w:color w:val="000000"/>
          <w:u w:val="single"/>
        </w:rPr>
        <w:t xml:space="preserve"> </w:t>
      </w:r>
      <w:proofErr w:type="spellStart"/>
      <w:r>
        <w:rPr>
          <w:b/>
          <w:i/>
          <w:color w:val="000000"/>
          <w:u w:val="single"/>
        </w:rPr>
        <w:t>триоксид</w:t>
      </w:r>
      <w:proofErr w:type="spellEnd"/>
      <w:r>
        <w:rPr>
          <w:b/>
          <w:i/>
          <w:color w:val="000000"/>
          <w:u w:val="single"/>
        </w:rPr>
        <w:t>, Железа оксид) (274)</w:t>
      </w:r>
    </w:p>
    <w:p w14:paraId="0FA26E70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65737A7A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1A2E9894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14:paraId="08A01BB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25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0.0002443</w:t>
      </w:r>
    </w:p>
    <w:p w14:paraId="01540CEF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1 / 3600 = </w:t>
      </w:r>
      <w:r>
        <w:rPr>
          <w:rFonts w:ascii="Arial" w:hAnsi="Arial" w:cs="Arial"/>
          <w:b/>
          <w:color w:val="000000"/>
        </w:rPr>
        <w:t>0.002714</w:t>
      </w:r>
    </w:p>
    <w:p w14:paraId="1080CAF3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37F68081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06ACAAFF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2928B76E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1A11B2AE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14:paraId="34008E22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25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0.00004325</w:t>
      </w:r>
    </w:p>
    <w:p w14:paraId="14598ECA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1 / 3600 = </w:t>
      </w:r>
      <w:r>
        <w:rPr>
          <w:rFonts w:ascii="Arial" w:hAnsi="Arial" w:cs="Arial"/>
          <w:b/>
          <w:color w:val="000000"/>
        </w:rPr>
        <w:t>0.000481</w:t>
      </w:r>
    </w:p>
    <w:p w14:paraId="4AC78617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14:paraId="63700EB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14:paraId="5CF1BE66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41223E2C" w14:textId="77777777" w:rsidR="00A37988" w:rsidRDefault="00A37988" w:rsidP="00A37988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59B80622" w14:textId="77777777" w:rsidR="00A37988" w:rsidRDefault="00A37988" w:rsidP="00A37988">
      <w:pPr>
        <w:rPr>
          <w:b/>
          <w:i/>
          <w:color w:val="000000"/>
          <w:u w:val="single"/>
        </w:rPr>
      </w:pPr>
    </w:p>
    <w:p w14:paraId="03D032A0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6532E9A8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14:paraId="6D3AC172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25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0.00001</w:t>
      </w:r>
    </w:p>
    <w:p w14:paraId="021C3671" w14:textId="77777777" w:rsidR="00A37988" w:rsidRDefault="00A37988" w:rsidP="00A3798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1 / 3600 = </w:t>
      </w:r>
      <w:r>
        <w:rPr>
          <w:rFonts w:ascii="Arial" w:hAnsi="Arial" w:cs="Arial"/>
          <w:b/>
          <w:color w:val="000000"/>
        </w:rPr>
        <w:t>0.000111</w:t>
      </w:r>
    </w:p>
    <w:p w14:paraId="0F6142A1" w14:textId="77777777" w:rsidR="00A37988" w:rsidRDefault="00A37988" w:rsidP="00A37988">
      <w:pPr>
        <w:rPr>
          <w:rFonts w:ascii="Arial" w:hAnsi="Arial" w:cs="Arial"/>
          <w:b/>
          <w:color w:val="000000"/>
        </w:rPr>
      </w:pPr>
    </w:p>
    <w:p w14:paraId="2145C919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37988" w14:paraId="340A5B80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8DD1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3437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D8AE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559F" w14:textId="77777777" w:rsidR="00A37988" w:rsidRDefault="00A3798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37988" w14:paraId="7218D361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13D2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1C5C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>
              <w:rPr>
                <w:color w:val="000000"/>
                <w:sz w:val="22"/>
              </w:rPr>
              <w:t>диЖелезо</w:t>
            </w:r>
            <w:proofErr w:type="spellEnd"/>
            <w:r>
              <w:rPr>
                <w:color w:val="000000"/>
                <w:sz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</w:rPr>
              <w:t>триоксид</w:t>
            </w:r>
            <w:proofErr w:type="spellEnd"/>
            <w:r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AA53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EEC5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0.0023293</w:t>
            </w:r>
          </w:p>
        </w:tc>
      </w:tr>
      <w:tr w:rsidR="00A37988" w14:paraId="10452805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BF2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B88E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107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1389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0.00020675</w:t>
            </w:r>
          </w:p>
        </w:tc>
      </w:tr>
      <w:tr w:rsidR="00A37988" w14:paraId="3F170D20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F29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CCEC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3E71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648C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0.000405</w:t>
            </w:r>
          </w:p>
        </w:tc>
      </w:tr>
      <w:tr w:rsidR="00A37988" w14:paraId="3FA0530A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5C4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70A7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948D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0.003694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D5EB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0.001995</w:t>
            </w:r>
          </w:p>
        </w:tc>
      </w:tr>
      <w:tr w:rsidR="00A37988" w14:paraId="494C9FEB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8918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04C1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24E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0.0002583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4D48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0.0001495</w:t>
            </w:r>
          </w:p>
        </w:tc>
      </w:tr>
      <w:tr w:rsidR="00A37988" w14:paraId="787AC294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CF44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35D3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color w:val="000000"/>
                <w:sz w:val="22"/>
              </w:rPr>
              <w:t>гексафторалюминат</w:t>
            </w:r>
            <w:proofErr w:type="spellEnd"/>
            <w:r>
              <w:rPr>
                <w:color w:val="000000"/>
                <w:sz w:val="22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BC7C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E345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</w:t>
            </w:r>
          </w:p>
        </w:tc>
      </w:tr>
      <w:tr w:rsidR="00A37988" w14:paraId="36B571E3" w14:textId="77777777" w:rsidTr="00A3798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92EA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EB42" w14:textId="77777777" w:rsidR="00A37988" w:rsidRDefault="00A3798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B0E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0E40" w14:textId="77777777" w:rsidR="00A37988" w:rsidRDefault="00A3798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0.00015</w:t>
            </w:r>
          </w:p>
        </w:tc>
      </w:tr>
    </w:tbl>
    <w:p w14:paraId="69DED3A0" w14:textId="77777777" w:rsidR="00A37988" w:rsidRDefault="00A37988" w:rsidP="00A37988">
      <w:pPr>
        <w:rPr>
          <w:color w:val="000000"/>
          <w:sz w:val="22"/>
        </w:rPr>
      </w:pPr>
    </w:p>
    <w:p w14:paraId="246989E0" w14:textId="77777777" w:rsidR="00A37988" w:rsidRDefault="00A37988" w:rsidP="00A37988">
      <w:pPr>
        <w:rPr>
          <w:rFonts w:ascii="Courier New" w:hAnsi="Courier New" w:cs="Courier New"/>
          <w:color w:val="000000"/>
          <w:sz w:val="22"/>
        </w:rPr>
      </w:pPr>
    </w:p>
    <w:p w14:paraId="7FDB2DAA" w14:textId="77777777" w:rsidR="00A37988" w:rsidRDefault="00A37988" w:rsidP="00A37988">
      <w:pPr>
        <w:rPr>
          <w:b/>
          <w:i/>
          <w:color w:val="000000"/>
          <w:sz w:val="22"/>
        </w:rPr>
      </w:pPr>
    </w:p>
    <w:p w14:paraId="1673C40D" w14:textId="77777777" w:rsidR="00D240C4" w:rsidRPr="00385775" w:rsidRDefault="00D240C4" w:rsidP="00385775">
      <w:pPr>
        <w:rPr>
          <w:rFonts w:ascii="Courier New" w:hAnsi="Courier New" w:cs="Courier New"/>
          <w:sz w:val="22"/>
        </w:rPr>
      </w:pPr>
    </w:p>
    <w:sectPr w:rsidR="00D240C4" w:rsidRPr="00385775" w:rsidSect="008302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A865E" w14:textId="77777777" w:rsidR="00D31C61" w:rsidRDefault="00D31C61" w:rsidP="008302A5">
      <w:r>
        <w:separator/>
      </w:r>
    </w:p>
  </w:endnote>
  <w:endnote w:type="continuationSeparator" w:id="0">
    <w:p w14:paraId="2450A7D2" w14:textId="77777777" w:rsidR="00D31C61" w:rsidRDefault="00D31C61" w:rsidP="0083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EEA4" w14:textId="77777777" w:rsidR="00385775" w:rsidRDefault="003857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1886" w14:textId="77777777" w:rsidR="00385775" w:rsidRDefault="003857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2B5EF" w14:textId="77777777" w:rsidR="00385775" w:rsidRDefault="003857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B02C1" w14:textId="77777777" w:rsidR="00D31C61" w:rsidRDefault="00D31C61" w:rsidP="008302A5">
      <w:r>
        <w:separator/>
      </w:r>
    </w:p>
  </w:footnote>
  <w:footnote w:type="continuationSeparator" w:id="0">
    <w:p w14:paraId="381EFFAE" w14:textId="77777777" w:rsidR="00D31C61" w:rsidRDefault="00D31C61" w:rsidP="00830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3767" w14:textId="77777777" w:rsidR="00385775" w:rsidRDefault="003857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B54A" w14:textId="77777777" w:rsidR="00385775" w:rsidRDefault="003857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59BD" w14:textId="77777777" w:rsidR="00385775" w:rsidRDefault="003857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2A5"/>
    <w:rsid w:val="00004539"/>
    <w:rsid w:val="00026277"/>
    <w:rsid w:val="000421C5"/>
    <w:rsid w:val="00064CB2"/>
    <w:rsid w:val="00082A61"/>
    <w:rsid w:val="000875F6"/>
    <w:rsid w:val="000A2F4A"/>
    <w:rsid w:val="000D01E1"/>
    <w:rsid w:val="00102ABA"/>
    <w:rsid w:val="00134082"/>
    <w:rsid w:val="001760DC"/>
    <w:rsid w:val="001947E4"/>
    <w:rsid w:val="001A3E7A"/>
    <w:rsid w:val="001A59F1"/>
    <w:rsid w:val="001F085E"/>
    <w:rsid w:val="001F2A1B"/>
    <w:rsid w:val="00200805"/>
    <w:rsid w:val="00221C2C"/>
    <w:rsid w:val="002277F4"/>
    <w:rsid w:val="00230F59"/>
    <w:rsid w:val="00234409"/>
    <w:rsid w:val="00234753"/>
    <w:rsid w:val="00237619"/>
    <w:rsid w:val="00284DD0"/>
    <w:rsid w:val="00286713"/>
    <w:rsid w:val="00287004"/>
    <w:rsid w:val="00287C80"/>
    <w:rsid w:val="002D203E"/>
    <w:rsid w:val="00310DF3"/>
    <w:rsid w:val="003132CE"/>
    <w:rsid w:val="00316F76"/>
    <w:rsid w:val="003174FC"/>
    <w:rsid w:val="0032005E"/>
    <w:rsid w:val="00357006"/>
    <w:rsid w:val="00382F73"/>
    <w:rsid w:val="00385775"/>
    <w:rsid w:val="003A27F9"/>
    <w:rsid w:val="003B3011"/>
    <w:rsid w:val="003F36D0"/>
    <w:rsid w:val="004034CC"/>
    <w:rsid w:val="00405580"/>
    <w:rsid w:val="00406711"/>
    <w:rsid w:val="004118CE"/>
    <w:rsid w:val="00412082"/>
    <w:rsid w:val="00460B46"/>
    <w:rsid w:val="004633F4"/>
    <w:rsid w:val="0046636F"/>
    <w:rsid w:val="004A7372"/>
    <w:rsid w:val="004C1F54"/>
    <w:rsid w:val="004E2144"/>
    <w:rsid w:val="00501611"/>
    <w:rsid w:val="00513579"/>
    <w:rsid w:val="00524E00"/>
    <w:rsid w:val="00535D44"/>
    <w:rsid w:val="00575A02"/>
    <w:rsid w:val="00596E95"/>
    <w:rsid w:val="005A225B"/>
    <w:rsid w:val="005A7023"/>
    <w:rsid w:val="005B26C3"/>
    <w:rsid w:val="005D0615"/>
    <w:rsid w:val="005E2819"/>
    <w:rsid w:val="006420CD"/>
    <w:rsid w:val="006520AE"/>
    <w:rsid w:val="00665193"/>
    <w:rsid w:val="00667F29"/>
    <w:rsid w:val="006A3DEE"/>
    <w:rsid w:val="006F6318"/>
    <w:rsid w:val="007032E7"/>
    <w:rsid w:val="00710FF8"/>
    <w:rsid w:val="00731D35"/>
    <w:rsid w:val="0074693A"/>
    <w:rsid w:val="0075607B"/>
    <w:rsid w:val="00775DD4"/>
    <w:rsid w:val="00777826"/>
    <w:rsid w:val="0078400A"/>
    <w:rsid w:val="007A2FD5"/>
    <w:rsid w:val="007A3474"/>
    <w:rsid w:val="007B66F2"/>
    <w:rsid w:val="007E2477"/>
    <w:rsid w:val="00813A11"/>
    <w:rsid w:val="008302A5"/>
    <w:rsid w:val="00832F5C"/>
    <w:rsid w:val="008364FF"/>
    <w:rsid w:val="00846814"/>
    <w:rsid w:val="00847806"/>
    <w:rsid w:val="00857ED3"/>
    <w:rsid w:val="00895C42"/>
    <w:rsid w:val="008C0B01"/>
    <w:rsid w:val="008C2E54"/>
    <w:rsid w:val="008D2549"/>
    <w:rsid w:val="008D70F5"/>
    <w:rsid w:val="00901DDB"/>
    <w:rsid w:val="00946D6E"/>
    <w:rsid w:val="0095349A"/>
    <w:rsid w:val="00972176"/>
    <w:rsid w:val="009E709E"/>
    <w:rsid w:val="009F0475"/>
    <w:rsid w:val="009F1601"/>
    <w:rsid w:val="00A02E44"/>
    <w:rsid w:val="00A37988"/>
    <w:rsid w:val="00A7213A"/>
    <w:rsid w:val="00AA774F"/>
    <w:rsid w:val="00AC3614"/>
    <w:rsid w:val="00AC67C4"/>
    <w:rsid w:val="00AD1AB2"/>
    <w:rsid w:val="00AE5498"/>
    <w:rsid w:val="00AE68EB"/>
    <w:rsid w:val="00B018AB"/>
    <w:rsid w:val="00B12C0B"/>
    <w:rsid w:val="00B241E3"/>
    <w:rsid w:val="00B54FB8"/>
    <w:rsid w:val="00B602BB"/>
    <w:rsid w:val="00B80434"/>
    <w:rsid w:val="00B90F4D"/>
    <w:rsid w:val="00BC01AC"/>
    <w:rsid w:val="00BC1AAC"/>
    <w:rsid w:val="00BD3681"/>
    <w:rsid w:val="00BF718F"/>
    <w:rsid w:val="00C20C16"/>
    <w:rsid w:val="00C33A10"/>
    <w:rsid w:val="00C646D2"/>
    <w:rsid w:val="00C65870"/>
    <w:rsid w:val="00C810E0"/>
    <w:rsid w:val="00CB487D"/>
    <w:rsid w:val="00CC25B6"/>
    <w:rsid w:val="00CC49A4"/>
    <w:rsid w:val="00CE1591"/>
    <w:rsid w:val="00CE6796"/>
    <w:rsid w:val="00D240C4"/>
    <w:rsid w:val="00D31C61"/>
    <w:rsid w:val="00D573AC"/>
    <w:rsid w:val="00D70D68"/>
    <w:rsid w:val="00D83963"/>
    <w:rsid w:val="00DA33F0"/>
    <w:rsid w:val="00DE1EA8"/>
    <w:rsid w:val="00DF043A"/>
    <w:rsid w:val="00E30AC0"/>
    <w:rsid w:val="00E32455"/>
    <w:rsid w:val="00E47966"/>
    <w:rsid w:val="00E5201C"/>
    <w:rsid w:val="00E61ED9"/>
    <w:rsid w:val="00E726F7"/>
    <w:rsid w:val="00E818BD"/>
    <w:rsid w:val="00E822DD"/>
    <w:rsid w:val="00E95422"/>
    <w:rsid w:val="00E96406"/>
    <w:rsid w:val="00EA3B2F"/>
    <w:rsid w:val="00EB2497"/>
    <w:rsid w:val="00EB3435"/>
    <w:rsid w:val="00EC0138"/>
    <w:rsid w:val="00EC0A63"/>
    <w:rsid w:val="00EC4556"/>
    <w:rsid w:val="00ED10E0"/>
    <w:rsid w:val="00EE4758"/>
    <w:rsid w:val="00EE4AEB"/>
    <w:rsid w:val="00F03050"/>
    <w:rsid w:val="00F10F9E"/>
    <w:rsid w:val="00F61C5F"/>
    <w:rsid w:val="00F81825"/>
    <w:rsid w:val="00F83A24"/>
    <w:rsid w:val="00FD62A9"/>
    <w:rsid w:val="00FE686E"/>
    <w:rsid w:val="00FE6A2B"/>
    <w:rsid w:val="00FF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2236F"/>
  <w15:chartTrackingRefBased/>
  <w15:docId w15:val="{D21063D4-8995-41A0-80DF-4D646270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02A5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302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02A5"/>
    <w:rPr>
      <w:sz w:val="24"/>
      <w:szCs w:val="24"/>
    </w:rPr>
  </w:style>
  <w:style w:type="table" w:styleId="a7">
    <w:name w:val="Table Grid"/>
    <w:basedOn w:val="a1"/>
    <w:uiPriority w:val="39"/>
    <w:rsid w:val="00E82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YX1AWNZ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YX1AWNZH</Template>
  <TotalTime>1244</TotalTime>
  <Pages>1</Pages>
  <Words>38323</Words>
  <Characters>218447</Characters>
  <Application>Microsoft Office Word</Application>
  <DocSecurity>0</DocSecurity>
  <Lines>1820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256258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User8</cp:lastModifiedBy>
  <cp:revision>69</cp:revision>
  <dcterms:created xsi:type="dcterms:W3CDTF">2021-01-30T19:12:00Z</dcterms:created>
  <dcterms:modified xsi:type="dcterms:W3CDTF">2025-04-09T06:13:00Z</dcterms:modified>
</cp:coreProperties>
</file>